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D0" w:rsidRDefault="005674D0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5674D0" w:rsidRDefault="005674D0" w:rsidP="00933EDC">
      <w:pPr>
        <w:jc w:val="center"/>
        <w:rPr>
          <w:sz w:val="32"/>
          <w:szCs w:val="32"/>
        </w:rPr>
      </w:pPr>
    </w:p>
    <w:p w:rsidR="005674D0" w:rsidRDefault="005674D0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5674D0" w:rsidRDefault="005674D0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5674D0" w:rsidRPr="00933EDC" w:rsidRDefault="005674D0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5674D0" w:rsidRPr="00933EDC" w:rsidRDefault="005674D0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5674D0" w:rsidRDefault="005674D0" w:rsidP="00933EDC">
      <w:pPr>
        <w:jc w:val="center"/>
        <w:rPr>
          <w:sz w:val="30"/>
          <w:szCs w:val="30"/>
        </w:rPr>
      </w:pPr>
    </w:p>
    <w:p w:rsidR="005674D0" w:rsidRDefault="005674D0" w:rsidP="00933EDC">
      <w:pPr>
        <w:jc w:val="center"/>
        <w:rPr>
          <w:sz w:val="30"/>
          <w:szCs w:val="30"/>
        </w:rPr>
      </w:pPr>
    </w:p>
    <w:p w:rsidR="005674D0" w:rsidRPr="00E67E89" w:rsidRDefault="005674D0" w:rsidP="00933EDC">
      <w:pPr>
        <w:jc w:val="center"/>
        <w:rPr>
          <w:sz w:val="30"/>
          <w:szCs w:val="30"/>
        </w:rPr>
      </w:pPr>
    </w:p>
    <w:p w:rsidR="005674D0" w:rsidRDefault="005674D0" w:rsidP="007208A7">
      <w:pPr>
        <w:ind w:firstLineChars="450" w:firstLine="3168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   </w:t>
      </w:r>
      <w:r w:rsidRPr="00BC58B0">
        <w:rPr>
          <w:b/>
          <w:sz w:val="28"/>
          <w:szCs w:val="28"/>
          <w:u w:val="single"/>
        </w:rPr>
        <w:t xml:space="preserve"> </w:t>
      </w:r>
      <w:r w:rsidRPr="00BC58B0">
        <w:rPr>
          <w:rFonts w:hint="eastAsia"/>
          <w:b/>
          <w:sz w:val="32"/>
          <w:szCs w:val="32"/>
          <w:u w:val="single"/>
        </w:rPr>
        <w:t>黄洁</w:t>
      </w:r>
      <w:r w:rsidRPr="00BC58B0">
        <w:rPr>
          <w:b/>
          <w:sz w:val="28"/>
          <w:szCs w:val="28"/>
          <w:u w:val="single"/>
        </w:rPr>
        <w:t xml:space="preserve"> </w:t>
      </w:r>
      <w:r w:rsidRPr="00933EDC">
        <w:rPr>
          <w:sz w:val="28"/>
          <w:szCs w:val="28"/>
          <w:u w:val="single"/>
        </w:rPr>
        <w:t xml:space="preserve">                   </w:t>
      </w:r>
    </w:p>
    <w:p w:rsidR="005674D0" w:rsidRPr="00E67E89" w:rsidRDefault="005674D0" w:rsidP="007208A7">
      <w:pPr>
        <w:ind w:firstLineChars="450" w:firstLine="31680"/>
        <w:jc w:val="left"/>
        <w:rPr>
          <w:sz w:val="28"/>
          <w:szCs w:val="28"/>
        </w:rPr>
      </w:pP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Default="005674D0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>2016.11.11</w:t>
      </w:r>
      <w:r w:rsidRPr="00933EDC"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Default="005674D0" w:rsidP="00933EDC">
      <w:pPr>
        <w:jc w:val="left"/>
        <w:rPr>
          <w:sz w:val="28"/>
          <w:szCs w:val="28"/>
        </w:rPr>
      </w:pPr>
    </w:p>
    <w:p w:rsidR="005674D0" w:rsidRPr="00E67E89" w:rsidRDefault="005674D0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5674D0" w:rsidRPr="002F7C06" w:rsidRDefault="005674D0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5674D0" w:rsidRPr="00307B69" w:rsidRDefault="005674D0" w:rsidP="00307B69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5674D0" w:rsidRPr="00124CAB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黄洁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出生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74D0" w:rsidRPr="00124CAB" w:rsidRDefault="005674D0" w:rsidP="00797F8E">
            <w:pPr>
              <w:jc w:val="center"/>
            </w:pPr>
            <w:r w:rsidRPr="00124CAB">
              <w:t>1973</w:t>
            </w:r>
            <w:r w:rsidRPr="00124CAB">
              <w:rPr>
                <w:rFonts w:hint="eastAsia"/>
              </w:rPr>
              <w:t>年</w:t>
            </w:r>
            <w:r w:rsidRPr="00124CAB">
              <w:t xml:space="preserve">3 </w:t>
            </w:r>
            <w:r w:rsidRPr="00124CAB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</w:p>
        </w:tc>
      </w:tr>
      <w:tr w:rsidR="005674D0" w:rsidRPr="00124CAB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674D0" w:rsidRPr="00124CAB" w:rsidRDefault="005674D0" w:rsidP="0021108F"/>
        </w:tc>
      </w:tr>
      <w:tr w:rsidR="005674D0" w:rsidRPr="00124CAB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124CAB">
                <w:t>2013</w:t>
              </w:r>
              <w:r w:rsidRPr="00124CAB">
                <w:rPr>
                  <w:rFonts w:hint="eastAsia"/>
                </w:rPr>
                <w:t>年</w:t>
              </w:r>
              <w:r w:rsidRPr="00124CAB">
                <w:t>9</w:t>
              </w:r>
              <w:r w:rsidRPr="00124CAB">
                <w:rPr>
                  <w:rFonts w:hint="eastAsia"/>
                </w:rPr>
                <w:t>月</w:t>
              </w:r>
              <w:r w:rsidRPr="00124CAB">
                <w:t>1</w:t>
              </w:r>
              <w:r w:rsidRPr="00124CAB">
                <w:rPr>
                  <w:rFonts w:hint="eastAsia"/>
                </w:rPr>
                <w:t>日</w:t>
              </w:r>
            </w:smartTag>
            <w:r w:rsidRPr="00124CAB">
              <w:t xml:space="preserve">  </w:t>
            </w:r>
            <w:r w:rsidRPr="00124CAB">
              <w:rPr>
                <w:rFonts w:hint="eastAsia"/>
              </w:rPr>
              <w:t>至</w:t>
            </w:r>
            <w:r w:rsidRPr="00124CAB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124CAB">
                <w:t>2016</w:t>
              </w:r>
              <w:r w:rsidRPr="00124CAB">
                <w:rPr>
                  <w:rFonts w:hint="eastAsia"/>
                </w:rPr>
                <w:t>年</w:t>
              </w:r>
              <w:r w:rsidRPr="00124CAB">
                <w:t>8</w:t>
              </w:r>
              <w:r w:rsidRPr="00124CAB">
                <w:rPr>
                  <w:rFonts w:hint="eastAsia"/>
                </w:rPr>
                <w:t>月</w:t>
              </w:r>
              <w:r w:rsidRPr="00124CAB">
                <w:t>31</w:t>
              </w:r>
              <w:r w:rsidRPr="00124CAB">
                <w:rPr>
                  <w:rFonts w:hint="eastAsia"/>
                </w:rPr>
                <w:t>日</w:t>
              </w:r>
            </w:smartTag>
          </w:p>
        </w:tc>
      </w:tr>
      <w:tr w:rsidR="005674D0" w:rsidRPr="00124CAB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pStyle w:val="NoSpacing"/>
            </w:pPr>
            <w:r w:rsidRPr="00124CAB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5674D0" w:rsidRPr="00124CAB" w:rsidRDefault="005674D0" w:rsidP="0021108F">
            <w:pPr>
              <w:pStyle w:val="NoSpacing"/>
              <w:rPr>
                <w:rFonts w:ascii="宋体"/>
              </w:rPr>
            </w:pPr>
            <w:r w:rsidRPr="00124CAB">
              <w:rPr>
                <w:rFonts w:ascii="宋体" w:hAnsi="宋体"/>
              </w:rPr>
              <w:t>[  ]</w:t>
            </w:r>
            <w:r w:rsidRPr="00124CAB">
              <w:rPr>
                <w:rFonts w:hint="eastAsia"/>
              </w:rPr>
              <w:t>教学科研型</w:t>
            </w:r>
            <w:r w:rsidRPr="00124CAB">
              <w:t xml:space="preserve"> </w:t>
            </w:r>
            <w:r w:rsidRPr="00124CAB">
              <w:rPr>
                <w:rFonts w:ascii="宋体" w:hAnsi="宋体"/>
              </w:rPr>
              <w:t>[  ]</w:t>
            </w:r>
            <w:r w:rsidRPr="00124CAB">
              <w:rPr>
                <w:rFonts w:ascii="宋体" w:hAnsi="宋体" w:hint="eastAsia"/>
              </w:rPr>
              <w:t>科研为主型</w:t>
            </w:r>
            <w:r w:rsidRPr="00124CAB">
              <w:t xml:space="preserve"> </w:t>
            </w:r>
            <w:r w:rsidRPr="00124CAB">
              <w:rPr>
                <w:rFonts w:ascii="宋体" w:hAnsi="宋体"/>
              </w:rPr>
              <w:t xml:space="preserve">[ </w:t>
            </w:r>
            <w:r w:rsidRPr="00124CAB">
              <w:rPr>
                <w:rFonts w:ascii="宋体" w:hAnsi="宋体" w:hint="eastAsia"/>
              </w:rPr>
              <w:t>√</w:t>
            </w:r>
            <w:r w:rsidRPr="00124CAB">
              <w:rPr>
                <w:rFonts w:ascii="宋体" w:hAnsi="宋体"/>
              </w:rPr>
              <w:t xml:space="preserve"> ]</w:t>
            </w:r>
            <w:r w:rsidRPr="00124CAB">
              <w:rPr>
                <w:rFonts w:ascii="宋体" w:hAnsi="宋体" w:hint="eastAsia"/>
              </w:rPr>
              <w:t>教学为主型</w:t>
            </w:r>
            <w:r w:rsidRPr="00124CAB">
              <w:rPr>
                <w:rFonts w:ascii="宋体" w:hAnsi="宋体"/>
              </w:rPr>
              <w:t xml:space="preserve"> [  ]</w:t>
            </w:r>
            <w:r w:rsidRPr="00124CAB">
              <w:rPr>
                <w:rFonts w:ascii="宋体" w:hAnsi="宋体" w:hint="eastAsia"/>
              </w:rPr>
              <w:t>社会服务推广型</w:t>
            </w:r>
          </w:p>
          <w:p w:rsidR="005674D0" w:rsidRPr="00124CAB" w:rsidRDefault="005674D0" w:rsidP="005A027E">
            <w:pPr>
              <w:widowControl/>
              <w:jc w:val="left"/>
            </w:pPr>
            <w:r w:rsidRPr="00124CAB">
              <w:rPr>
                <w:rFonts w:ascii="宋体" w:hAnsi="宋体"/>
              </w:rPr>
              <w:t>[  ]</w:t>
            </w:r>
            <w:r w:rsidRPr="00124CAB">
              <w:rPr>
                <w:rFonts w:ascii="宋体" w:hAnsi="宋体" w:hint="eastAsia"/>
              </w:rPr>
              <w:t>职员岗</w:t>
            </w:r>
            <w:r w:rsidRPr="00124CAB">
              <w:t xml:space="preserve">     </w:t>
            </w:r>
            <w:r w:rsidRPr="00124CAB">
              <w:rPr>
                <w:rFonts w:ascii="宋体" w:hAnsi="宋体"/>
              </w:rPr>
              <w:t>[  ]</w:t>
            </w:r>
            <w:r w:rsidRPr="00124CAB">
              <w:rPr>
                <w:rFonts w:ascii="宋体" w:hAnsi="宋体" w:hint="eastAsia"/>
              </w:rPr>
              <w:t>工勤岗</w:t>
            </w:r>
          </w:p>
        </w:tc>
      </w:tr>
      <w:tr w:rsidR="005674D0" w:rsidRPr="00124CAB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5674D0" w:rsidRPr="00124CAB" w:rsidRDefault="005674D0" w:rsidP="0021108F">
            <w:pPr>
              <w:pStyle w:val="NoSpacing"/>
            </w:pPr>
            <w:r w:rsidRPr="00124CAB">
              <w:rPr>
                <w:u w:val="single"/>
              </w:rPr>
              <w:t xml:space="preserve">    </w:t>
            </w:r>
            <w:r w:rsidRPr="00124CAB">
              <w:rPr>
                <w:rFonts w:hint="eastAsia"/>
                <w:u w:val="single"/>
              </w:rPr>
              <w:t>七</w:t>
            </w:r>
            <w:r w:rsidRPr="00124CAB">
              <w:rPr>
                <w:u w:val="single"/>
              </w:rPr>
              <w:t xml:space="preserve"> </w:t>
            </w:r>
            <w:r w:rsidRPr="00124CAB">
              <w:rPr>
                <w:rFonts w:ascii="宋体" w:hAnsi="宋体" w:hint="eastAsia"/>
              </w:rPr>
              <w:t>级岗</w:t>
            </w:r>
          </w:p>
        </w:tc>
      </w:tr>
      <w:tr w:rsidR="005674D0" w:rsidRPr="00124CAB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5674D0" w:rsidRPr="00124CAB" w:rsidRDefault="005674D0" w:rsidP="00BA38A1">
            <w:r w:rsidRPr="00124CAB">
              <w:t xml:space="preserve">   </w:t>
            </w:r>
            <w:r w:rsidRPr="00124CAB">
              <w:rPr>
                <w:rFonts w:ascii="宋体" w:hAnsi="宋体"/>
              </w:rPr>
              <w:t xml:space="preserve">[ </w:t>
            </w:r>
            <w:r w:rsidRPr="00124CAB">
              <w:rPr>
                <w:rFonts w:ascii="宋体" w:hAnsi="宋体" w:hint="eastAsia"/>
              </w:rPr>
              <w:t>八</w:t>
            </w:r>
            <w:r w:rsidRPr="00124CAB">
              <w:rPr>
                <w:rFonts w:ascii="宋体" w:hAnsi="宋体"/>
              </w:rPr>
              <w:t xml:space="preserve"> ]</w:t>
            </w:r>
            <w:r w:rsidRPr="00124CAB">
              <w:rPr>
                <w:rFonts w:ascii="宋体" w:hAnsi="宋体" w:hint="eastAsia"/>
              </w:rPr>
              <w:t>级岗</w:t>
            </w:r>
          </w:p>
        </w:tc>
      </w:tr>
      <w:tr w:rsidR="005674D0" w:rsidRPr="00124CAB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/>
              </w:rPr>
              <w:t>2013</w:t>
            </w:r>
            <w:r w:rsidRPr="00124CAB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/>
              </w:rPr>
              <w:t>2014</w:t>
            </w:r>
            <w:r w:rsidRPr="00124CAB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/>
              </w:rPr>
              <w:t>2015</w:t>
            </w:r>
            <w:r w:rsidRPr="00124CAB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合格</w:t>
            </w:r>
          </w:p>
        </w:tc>
      </w:tr>
      <w:tr w:rsidR="005674D0" w:rsidRPr="00124CAB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r w:rsidRPr="00124CAB">
              <w:rPr>
                <w:rFonts w:ascii="宋体" w:hAnsi="宋体"/>
              </w:rPr>
              <w:t>2013-2014</w:t>
            </w:r>
            <w:r w:rsidRPr="00124CAB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r w:rsidRPr="00124CAB"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/>
              </w:rPr>
              <w:t>2014-2015</w:t>
            </w:r>
            <w:r w:rsidRPr="00124CAB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 w:hAnsi="宋体"/>
              </w:rPr>
            </w:pPr>
            <w:r w:rsidRPr="00124CAB"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r w:rsidRPr="00124CAB">
              <w:rPr>
                <w:rFonts w:ascii="宋体" w:hAnsi="宋体"/>
              </w:rPr>
              <w:t>2015-2016</w:t>
            </w:r>
            <w:r w:rsidRPr="00124CAB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r w:rsidRPr="00124CAB"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4D0" w:rsidRPr="00124CAB" w:rsidRDefault="005674D0" w:rsidP="0021108F">
            <w:r w:rsidRPr="00124CAB">
              <w:rPr>
                <w:rFonts w:hint="eastAsia"/>
              </w:rPr>
              <w:t>聘期</w:t>
            </w:r>
          </w:p>
          <w:p w:rsidR="005674D0" w:rsidRPr="00124CAB" w:rsidRDefault="005674D0" w:rsidP="0021108F">
            <w:r w:rsidRPr="00124CAB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r w:rsidRPr="00124CAB">
              <w:t>B</w:t>
            </w:r>
          </w:p>
        </w:tc>
      </w:tr>
      <w:tr w:rsidR="005674D0" w:rsidRPr="00124CAB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教学</w:t>
            </w:r>
          </w:p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 w:hAnsi="宋体"/>
              </w:rPr>
            </w:pPr>
            <w:r w:rsidRPr="00124CAB">
              <w:rPr>
                <w:rFonts w:ascii="宋体" w:hAnsi="宋体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科研</w:t>
            </w:r>
          </w:p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 w:hAnsi="宋体"/>
              </w:rPr>
            </w:pPr>
            <w:r w:rsidRPr="00124CAB">
              <w:rPr>
                <w:rFonts w:ascii="宋体" w:hAnsi="宋体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9F47E2">
            <w:pPr>
              <w:jc w:val="center"/>
            </w:pPr>
            <w:r w:rsidRPr="00124CAB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r w:rsidRPr="00124CAB">
              <w:t>0</w:t>
            </w:r>
          </w:p>
        </w:tc>
      </w:tr>
      <w:tr w:rsidR="005674D0" w:rsidRPr="00124CAB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教学</w:t>
            </w:r>
          </w:p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 w:hAnsi="宋体"/>
              </w:rPr>
            </w:pPr>
            <w:r w:rsidRPr="00124CAB">
              <w:rPr>
                <w:rFonts w:ascii="宋体" w:hAnsi="宋体"/>
              </w:rPr>
              <w:t>525*3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科研</w:t>
            </w:r>
          </w:p>
          <w:p w:rsidR="005674D0" w:rsidRPr="00124CAB" w:rsidRDefault="005674D0" w:rsidP="0021108F">
            <w:pPr>
              <w:rPr>
                <w:rFonts w:ascii="宋体"/>
              </w:rPr>
            </w:pPr>
            <w:r w:rsidRPr="00124CAB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rPr>
                <w:rFonts w:ascii="宋体" w:hAnsi="宋体"/>
              </w:rPr>
            </w:pPr>
            <w:r w:rsidRPr="00124CAB">
              <w:rPr>
                <w:rFonts w:ascii="宋体" w:hAnsi="宋体"/>
              </w:rPr>
              <w:t>15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9F47E2">
            <w:pPr>
              <w:jc w:val="center"/>
            </w:pPr>
            <w:r w:rsidRPr="00124CAB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r>
              <w:t>0.1</w:t>
            </w:r>
          </w:p>
        </w:tc>
      </w:tr>
      <w:tr w:rsidR="005674D0" w:rsidRPr="00124CAB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团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队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工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本人所发挥的作用</w:t>
            </w:r>
          </w:p>
        </w:tc>
      </w:tr>
      <w:tr w:rsidR="005674D0" w:rsidRPr="00124CAB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5674D0" w:rsidRPr="00124CAB" w:rsidRDefault="005674D0" w:rsidP="0021108F"/>
        </w:tc>
      </w:tr>
      <w:tr w:rsidR="005674D0" w:rsidRPr="00124CAB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5674D0" w:rsidRPr="00124CAB" w:rsidRDefault="005674D0" w:rsidP="0021108F"/>
        </w:tc>
      </w:tr>
      <w:tr w:rsidR="005674D0" w:rsidRPr="00124CAB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5674D0" w:rsidRPr="00124CAB" w:rsidRDefault="005674D0" w:rsidP="0021108F"/>
        </w:tc>
      </w:tr>
      <w:tr w:rsidR="005674D0" w:rsidRPr="00124CAB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非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教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学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工</w:t>
            </w:r>
          </w:p>
          <w:p w:rsidR="005674D0" w:rsidRPr="00124CAB" w:rsidRDefault="005674D0" w:rsidP="0021108F">
            <w:pPr>
              <w:jc w:val="center"/>
            </w:pPr>
            <w:r w:rsidRPr="00124CAB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5674D0" w:rsidRPr="00124CAB" w:rsidRDefault="005674D0" w:rsidP="0021108F">
            <w:r w:rsidRPr="00124CAB">
              <w:rPr>
                <w:rFonts w:hint="eastAsia"/>
              </w:rPr>
              <w:t>体质测试、运动会、军训、训练等其他非教学工作</w:t>
            </w:r>
          </w:p>
        </w:tc>
      </w:tr>
      <w:tr w:rsidR="005674D0" w:rsidRPr="00124CAB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5674D0" w:rsidRPr="00124CAB" w:rsidRDefault="005674D0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5674D0" w:rsidRPr="00124CAB" w:rsidRDefault="005674D0" w:rsidP="005674D0">
            <w:pPr>
              <w:ind w:firstLineChars="200" w:firstLine="31680"/>
            </w:pPr>
            <w:r w:rsidRPr="00124CAB">
              <w:rPr>
                <w:rFonts w:ascii="宋体" w:hAnsi="宋体" w:hint="eastAsia"/>
                <w:sz w:val="28"/>
              </w:rPr>
              <w:t>三年均完成部门安排的运动会、课外群体（瑜伽协会）、社会服务、“学生体质健康”</w:t>
            </w:r>
            <w:r w:rsidRPr="00124CAB">
              <w:rPr>
                <w:rFonts w:ascii="宋体" w:hAnsi="宋体"/>
                <w:sz w:val="28"/>
              </w:rPr>
              <w:t xml:space="preserve"> </w:t>
            </w:r>
            <w:r w:rsidRPr="00124CAB">
              <w:rPr>
                <w:rFonts w:ascii="宋体" w:hAnsi="宋体" w:hint="eastAsia"/>
                <w:sz w:val="28"/>
              </w:rPr>
              <w:t>测试和学生军训等非教学工作。</w:t>
            </w:r>
          </w:p>
        </w:tc>
      </w:tr>
    </w:tbl>
    <w:p w:rsidR="005674D0" w:rsidRPr="005A027E" w:rsidRDefault="005674D0" w:rsidP="005A027E">
      <w:pPr>
        <w:rPr>
          <w:b/>
          <w:sz w:val="28"/>
          <w:szCs w:val="28"/>
        </w:rPr>
      </w:pPr>
    </w:p>
    <w:p w:rsidR="005674D0" w:rsidRDefault="005674D0" w:rsidP="00670E6C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5674D0" w:rsidRPr="00124CAB" w:rsidTr="003B010B">
        <w:trPr>
          <w:trHeight w:val="1630"/>
        </w:trPr>
        <w:tc>
          <w:tcPr>
            <w:tcW w:w="8506" w:type="dxa"/>
          </w:tcPr>
          <w:p w:rsidR="005674D0" w:rsidRPr="00124CAB" w:rsidRDefault="005674D0" w:rsidP="005674D0">
            <w:pPr>
              <w:ind w:leftChars="229" w:left="31680"/>
              <w:rPr>
                <w:sz w:val="28"/>
                <w:szCs w:val="28"/>
              </w:rPr>
            </w:pPr>
            <w:r w:rsidRPr="00124CAB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124CAB">
              <w:rPr>
                <w:sz w:val="28"/>
                <w:szCs w:val="28"/>
                <w:u w:val="single"/>
              </w:rPr>
              <w:t xml:space="preserve"> </w:t>
            </w:r>
            <w:r w:rsidRPr="00124CAB">
              <w:rPr>
                <w:rFonts w:hint="eastAsia"/>
                <w:sz w:val="28"/>
                <w:szCs w:val="28"/>
                <w:u w:val="single"/>
              </w:rPr>
              <w:t>七</w:t>
            </w:r>
            <w:r w:rsidRPr="00124CAB">
              <w:rPr>
                <w:sz w:val="28"/>
                <w:szCs w:val="28"/>
                <w:u w:val="single"/>
              </w:rPr>
              <w:t xml:space="preserve">   </w:t>
            </w:r>
            <w:r w:rsidRPr="00124CAB">
              <w:rPr>
                <w:rFonts w:hint="eastAsia"/>
                <w:sz w:val="28"/>
                <w:szCs w:val="28"/>
              </w:rPr>
              <w:t>级岗，完成部</w:t>
            </w:r>
          </w:p>
          <w:p w:rsidR="005674D0" w:rsidRPr="00124CAB" w:rsidRDefault="005674D0" w:rsidP="00497616">
            <w:pPr>
              <w:rPr>
                <w:sz w:val="28"/>
                <w:szCs w:val="28"/>
              </w:rPr>
            </w:pPr>
            <w:r w:rsidRPr="00124CAB">
              <w:rPr>
                <w:rFonts w:hint="eastAsia"/>
                <w:sz w:val="28"/>
                <w:szCs w:val="28"/>
              </w:rPr>
              <w:t>聘岗位所要求的</w:t>
            </w:r>
            <w:r w:rsidRPr="00124CAB">
              <w:rPr>
                <w:sz w:val="28"/>
                <w:szCs w:val="28"/>
                <w:u w:val="single"/>
              </w:rPr>
              <w:t xml:space="preserve"> 3   </w:t>
            </w:r>
            <w:r w:rsidRPr="00124CAB">
              <w:rPr>
                <w:rFonts w:hint="eastAsia"/>
                <w:sz w:val="28"/>
                <w:szCs w:val="28"/>
              </w:rPr>
              <w:t>项，具体为：</w:t>
            </w:r>
          </w:p>
          <w:p w:rsidR="005674D0" w:rsidRPr="00124CAB" w:rsidRDefault="005674D0" w:rsidP="007507FB">
            <w:pPr>
              <w:spacing w:line="360" w:lineRule="auto"/>
              <w:rPr>
                <w:rFonts w:ascii="宋体" w:cs="宋体"/>
                <w:kern w:val="0"/>
                <w:sz w:val="28"/>
              </w:rPr>
            </w:pPr>
            <w:r w:rsidRPr="00124CAB">
              <w:rPr>
                <w:rFonts w:ascii="宋体" w:hAnsi="宋体" w:cs="宋体"/>
                <w:kern w:val="0"/>
                <w:sz w:val="28"/>
              </w:rPr>
              <w:t>1</w:t>
            </w:r>
            <w:r w:rsidRPr="00124CAB">
              <w:rPr>
                <w:rFonts w:ascii="宋体" w:hAnsi="宋体" w:cs="宋体" w:hint="eastAsia"/>
                <w:kern w:val="0"/>
                <w:sz w:val="28"/>
              </w:rPr>
              <w:t>、完成部门规定的教学为主型七级岗教学、教研科研工作量要求。</w:t>
            </w:r>
          </w:p>
          <w:p w:rsidR="005674D0" w:rsidRPr="00124CAB" w:rsidRDefault="005674D0" w:rsidP="007507FB">
            <w:pPr>
              <w:spacing w:line="360" w:lineRule="auto"/>
              <w:rPr>
                <w:rFonts w:ascii="宋体" w:cs="宋体"/>
                <w:kern w:val="0"/>
                <w:sz w:val="28"/>
              </w:rPr>
            </w:pPr>
            <w:r w:rsidRPr="00124CAB">
              <w:rPr>
                <w:rFonts w:ascii="宋体" w:hAnsi="宋体" w:cs="宋体"/>
                <w:kern w:val="0"/>
                <w:sz w:val="28"/>
              </w:rPr>
              <w:t>2</w:t>
            </w:r>
            <w:r w:rsidRPr="00124CAB">
              <w:rPr>
                <w:rFonts w:ascii="宋体" w:hAnsi="宋体" w:cs="宋体" w:hint="eastAsia"/>
                <w:kern w:val="0"/>
                <w:sz w:val="28"/>
              </w:rPr>
              <w:t>、完成教研室安排的教学、科研、课外群体、社会服务、“学生体质健康”</w:t>
            </w:r>
            <w:r w:rsidRPr="00124CAB">
              <w:rPr>
                <w:rFonts w:ascii="宋体" w:hAnsi="宋体" w:cs="宋体"/>
                <w:kern w:val="0"/>
                <w:sz w:val="28"/>
              </w:rPr>
              <w:t xml:space="preserve"> </w:t>
            </w:r>
            <w:r w:rsidRPr="00124CAB">
              <w:rPr>
                <w:rFonts w:ascii="宋体" w:hAnsi="宋体" w:cs="宋体" w:hint="eastAsia"/>
                <w:kern w:val="0"/>
                <w:sz w:val="28"/>
              </w:rPr>
              <w:t>测试和学生军训等工作。</w:t>
            </w:r>
          </w:p>
          <w:p w:rsidR="005674D0" w:rsidRPr="00124CAB" w:rsidRDefault="005674D0" w:rsidP="007507FB">
            <w:pPr>
              <w:spacing w:line="360" w:lineRule="auto"/>
              <w:rPr>
                <w:rFonts w:ascii="宋体" w:cs="宋体"/>
                <w:kern w:val="0"/>
                <w:sz w:val="28"/>
              </w:rPr>
            </w:pPr>
            <w:r w:rsidRPr="00124CAB">
              <w:rPr>
                <w:rFonts w:ascii="宋体" w:hAnsi="宋体" w:cs="宋体"/>
                <w:kern w:val="0"/>
                <w:sz w:val="28"/>
              </w:rPr>
              <w:t>3</w:t>
            </w:r>
            <w:r w:rsidRPr="00124CAB">
              <w:rPr>
                <w:rFonts w:ascii="宋体" w:hAnsi="宋体" w:cs="宋体" w:hint="eastAsia"/>
                <w:kern w:val="0"/>
                <w:sz w:val="28"/>
              </w:rPr>
              <w:t>、完成部门领导布置的工作。</w:t>
            </w:r>
            <w:bookmarkStart w:id="0" w:name="_GoBack"/>
            <w:bookmarkEnd w:id="0"/>
          </w:p>
          <w:p w:rsidR="005674D0" w:rsidRPr="00124CAB" w:rsidRDefault="005674D0" w:rsidP="007507FB">
            <w:pPr>
              <w:spacing w:line="360" w:lineRule="auto"/>
              <w:rPr>
                <w:rFonts w:ascii="宋体"/>
                <w:color w:val="000000"/>
                <w:sz w:val="28"/>
              </w:rPr>
            </w:pPr>
          </w:p>
          <w:p w:rsidR="005674D0" w:rsidRPr="00124CAB" w:rsidRDefault="005674D0" w:rsidP="005A027E">
            <w:pPr>
              <w:ind w:left="-45"/>
              <w:rPr>
                <w:sz w:val="28"/>
                <w:szCs w:val="28"/>
              </w:rPr>
            </w:pPr>
          </w:p>
          <w:p w:rsidR="005674D0" w:rsidRPr="00124CAB" w:rsidRDefault="005674D0" w:rsidP="00382459">
            <w:pPr>
              <w:rPr>
                <w:sz w:val="28"/>
                <w:szCs w:val="28"/>
              </w:rPr>
            </w:pPr>
          </w:p>
        </w:tc>
      </w:tr>
    </w:tbl>
    <w:p w:rsidR="005674D0" w:rsidRDefault="005674D0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5674D0" w:rsidRPr="00124CAB" w:rsidTr="00124CAB">
        <w:trPr>
          <w:trHeight w:val="5148"/>
        </w:trPr>
        <w:tc>
          <w:tcPr>
            <w:tcW w:w="526" w:type="dxa"/>
            <w:vAlign w:val="center"/>
          </w:tcPr>
          <w:p w:rsidR="005674D0" w:rsidRPr="00124CAB" w:rsidRDefault="005674D0" w:rsidP="00124CAB">
            <w:pPr>
              <w:jc w:val="center"/>
              <w:rPr>
                <w:b/>
                <w:sz w:val="28"/>
                <w:szCs w:val="28"/>
              </w:rPr>
            </w:pPr>
            <w:r w:rsidRPr="00124CAB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5674D0" w:rsidRPr="00124CAB" w:rsidRDefault="005674D0" w:rsidP="005674D0">
            <w:pPr>
              <w:ind w:firstLineChars="200" w:firstLine="31680"/>
              <w:rPr>
                <w:sz w:val="28"/>
                <w:szCs w:val="28"/>
              </w:rPr>
            </w:pPr>
          </w:p>
          <w:p w:rsidR="005674D0" w:rsidRPr="00124CAB" w:rsidRDefault="005674D0" w:rsidP="005674D0">
            <w:pPr>
              <w:ind w:firstLineChars="200" w:firstLine="31680"/>
              <w:rPr>
                <w:sz w:val="28"/>
                <w:szCs w:val="28"/>
              </w:rPr>
            </w:pPr>
            <w:r w:rsidRPr="00124CAB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5674D0" w:rsidRPr="00124CAB" w:rsidRDefault="005674D0" w:rsidP="005674D0">
            <w:pPr>
              <w:ind w:firstLineChars="200" w:firstLine="31680"/>
              <w:rPr>
                <w:sz w:val="28"/>
                <w:szCs w:val="28"/>
              </w:rPr>
            </w:pPr>
            <w:r w:rsidRPr="00124CAB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124CAB">
              <w:rPr>
                <w:sz w:val="28"/>
                <w:szCs w:val="28"/>
                <w:u w:val="single"/>
              </w:rPr>
              <w:t xml:space="preserve">          </w:t>
            </w:r>
            <w:r w:rsidRPr="00124CAB">
              <w:rPr>
                <w:rFonts w:hint="eastAsia"/>
                <w:sz w:val="28"/>
                <w:szCs w:val="28"/>
              </w:rPr>
              <w:t>。</w:t>
            </w:r>
          </w:p>
          <w:p w:rsidR="005674D0" w:rsidRPr="00124CAB" w:rsidRDefault="005674D0" w:rsidP="00290FDF">
            <w:pPr>
              <w:rPr>
                <w:sz w:val="24"/>
                <w:szCs w:val="24"/>
              </w:rPr>
            </w:pPr>
          </w:p>
          <w:p w:rsidR="005674D0" w:rsidRPr="00124CAB" w:rsidRDefault="005674D0" w:rsidP="00290FDF">
            <w:pPr>
              <w:rPr>
                <w:sz w:val="28"/>
                <w:szCs w:val="28"/>
              </w:rPr>
            </w:pPr>
            <w:r w:rsidRPr="00124CAB">
              <w:rPr>
                <w:rFonts w:hint="eastAsia"/>
                <w:sz w:val="28"/>
                <w:szCs w:val="28"/>
              </w:rPr>
              <w:t>考核小组组长签字：</w:t>
            </w:r>
            <w:r w:rsidRPr="00124CAB">
              <w:rPr>
                <w:sz w:val="28"/>
                <w:szCs w:val="28"/>
              </w:rPr>
              <w:t xml:space="preserve">               </w:t>
            </w:r>
            <w:r w:rsidRPr="00124CAB">
              <w:rPr>
                <w:rFonts w:hint="eastAsia"/>
                <w:sz w:val="28"/>
                <w:szCs w:val="28"/>
              </w:rPr>
              <w:t>部门（盖章）</w:t>
            </w:r>
          </w:p>
          <w:p w:rsidR="005674D0" w:rsidRPr="00124CAB" w:rsidRDefault="005674D0" w:rsidP="00124CAB">
            <w:pPr>
              <w:ind w:right="120"/>
              <w:jc w:val="left"/>
              <w:rPr>
                <w:sz w:val="24"/>
                <w:szCs w:val="24"/>
              </w:rPr>
            </w:pPr>
            <w:r w:rsidRPr="00124CAB">
              <w:rPr>
                <w:sz w:val="28"/>
                <w:szCs w:val="28"/>
              </w:rPr>
              <w:t xml:space="preserve">                                 </w:t>
            </w:r>
            <w:r w:rsidRPr="00124CAB">
              <w:rPr>
                <w:rFonts w:hint="eastAsia"/>
                <w:sz w:val="28"/>
                <w:szCs w:val="28"/>
              </w:rPr>
              <w:t>日期：</w:t>
            </w:r>
            <w:r w:rsidRPr="00124CAB">
              <w:rPr>
                <w:sz w:val="24"/>
                <w:szCs w:val="24"/>
              </w:rPr>
              <w:t xml:space="preserve"> </w:t>
            </w:r>
          </w:p>
        </w:tc>
      </w:tr>
      <w:tr w:rsidR="005674D0" w:rsidRPr="00124CAB" w:rsidTr="00124CAB">
        <w:trPr>
          <w:trHeight w:val="1113"/>
        </w:trPr>
        <w:tc>
          <w:tcPr>
            <w:tcW w:w="526" w:type="dxa"/>
            <w:vAlign w:val="center"/>
          </w:tcPr>
          <w:p w:rsidR="005674D0" w:rsidRPr="00124CAB" w:rsidRDefault="005674D0" w:rsidP="00124CAB">
            <w:pPr>
              <w:jc w:val="center"/>
              <w:rPr>
                <w:b/>
                <w:sz w:val="28"/>
                <w:szCs w:val="28"/>
              </w:rPr>
            </w:pPr>
            <w:r w:rsidRPr="00124CAB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5674D0" w:rsidRPr="00124CAB" w:rsidRDefault="005674D0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5674D0" w:rsidRPr="007B568B" w:rsidRDefault="005674D0" w:rsidP="007B568B">
      <w:pPr>
        <w:rPr>
          <w:rFonts w:ascii="宋体"/>
          <w:sz w:val="28"/>
          <w:szCs w:val="28"/>
        </w:rPr>
      </w:pPr>
    </w:p>
    <w:sectPr w:rsidR="005674D0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4D0" w:rsidRDefault="005674D0" w:rsidP="00E67E89">
      <w:r>
        <w:separator/>
      </w:r>
    </w:p>
  </w:endnote>
  <w:endnote w:type="continuationSeparator" w:id="0">
    <w:p w:rsidR="005674D0" w:rsidRDefault="005674D0" w:rsidP="00E6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D0" w:rsidRDefault="005674D0" w:rsidP="00E67E89">
    <w:pPr>
      <w:pStyle w:val="Footer"/>
      <w:jc w:val="both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4D0" w:rsidRDefault="005674D0" w:rsidP="00E67E89">
      <w:r>
        <w:separator/>
      </w:r>
    </w:p>
  </w:footnote>
  <w:footnote w:type="continuationSeparator" w:id="0">
    <w:p w:rsidR="005674D0" w:rsidRDefault="005674D0" w:rsidP="00E67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2654"/>
    <w:rsid w:val="000C6FFF"/>
    <w:rsid w:val="000D42F2"/>
    <w:rsid w:val="00115B7C"/>
    <w:rsid w:val="00124CAB"/>
    <w:rsid w:val="00131737"/>
    <w:rsid w:val="0013704A"/>
    <w:rsid w:val="001E1783"/>
    <w:rsid w:val="0021108F"/>
    <w:rsid w:val="00224681"/>
    <w:rsid w:val="00284844"/>
    <w:rsid w:val="00290FDF"/>
    <w:rsid w:val="002B0DAF"/>
    <w:rsid w:val="002D5E1D"/>
    <w:rsid w:val="002F7C06"/>
    <w:rsid w:val="00307B69"/>
    <w:rsid w:val="003121B6"/>
    <w:rsid w:val="00382459"/>
    <w:rsid w:val="00382C8C"/>
    <w:rsid w:val="00397AAF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97616"/>
    <w:rsid w:val="004A6980"/>
    <w:rsid w:val="004D49CD"/>
    <w:rsid w:val="004E147B"/>
    <w:rsid w:val="00504C87"/>
    <w:rsid w:val="00520C7B"/>
    <w:rsid w:val="00545508"/>
    <w:rsid w:val="005473DE"/>
    <w:rsid w:val="00562BB2"/>
    <w:rsid w:val="005674D0"/>
    <w:rsid w:val="005A027E"/>
    <w:rsid w:val="005D7F80"/>
    <w:rsid w:val="00600480"/>
    <w:rsid w:val="00603224"/>
    <w:rsid w:val="00630290"/>
    <w:rsid w:val="0064711A"/>
    <w:rsid w:val="006504E9"/>
    <w:rsid w:val="00670E6C"/>
    <w:rsid w:val="00672E26"/>
    <w:rsid w:val="00674408"/>
    <w:rsid w:val="006C007E"/>
    <w:rsid w:val="006F13D5"/>
    <w:rsid w:val="006F529E"/>
    <w:rsid w:val="006F63B8"/>
    <w:rsid w:val="007208A7"/>
    <w:rsid w:val="0074149B"/>
    <w:rsid w:val="00746DB5"/>
    <w:rsid w:val="007507FB"/>
    <w:rsid w:val="00776DB4"/>
    <w:rsid w:val="00796207"/>
    <w:rsid w:val="00797F8E"/>
    <w:rsid w:val="007B568B"/>
    <w:rsid w:val="007E7944"/>
    <w:rsid w:val="00806504"/>
    <w:rsid w:val="00833237"/>
    <w:rsid w:val="008344FA"/>
    <w:rsid w:val="00850FC2"/>
    <w:rsid w:val="0087578B"/>
    <w:rsid w:val="008A526D"/>
    <w:rsid w:val="008B526E"/>
    <w:rsid w:val="008D64D2"/>
    <w:rsid w:val="00933EDC"/>
    <w:rsid w:val="009403CB"/>
    <w:rsid w:val="009669F9"/>
    <w:rsid w:val="009B3714"/>
    <w:rsid w:val="009C52EF"/>
    <w:rsid w:val="009F47E2"/>
    <w:rsid w:val="009F68D6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86A40"/>
    <w:rsid w:val="00BA38A1"/>
    <w:rsid w:val="00BA6735"/>
    <w:rsid w:val="00BC58B0"/>
    <w:rsid w:val="00BC638A"/>
    <w:rsid w:val="00BE32A9"/>
    <w:rsid w:val="00BF1192"/>
    <w:rsid w:val="00C81E0C"/>
    <w:rsid w:val="00C87305"/>
    <w:rsid w:val="00CE7CCA"/>
    <w:rsid w:val="00CF4354"/>
    <w:rsid w:val="00CF482D"/>
    <w:rsid w:val="00D1383A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4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附件2：专业技术岗用表</dc:title>
  <dc:subject/>
  <dc:creator>admin</dc:creator>
  <cp:keywords/>
  <dc:description/>
  <cp:lastModifiedBy>Microsoft</cp:lastModifiedBy>
  <cp:revision>3</cp:revision>
  <cp:lastPrinted>2016-11-03T06:33:00Z</cp:lastPrinted>
  <dcterms:created xsi:type="dcterms:W3CDTF">2016-11-15T10:41:00Z</dcterms:created>
  <dcterms:modified xsi:type="dcterms:W3CDTF">2016-11-19T07:03:00Z</dcterms:modified>
</cp:coreProperties>
</file>