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5EB" w:rsidRDefault="00F775EB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F775EB" w:rsidRDefault="00F775EB" w:rsidP="00933EDC">
      <w:pPr>
        <w:jc w:val="center"/>
        <w:rPr>
          <w:sz w:val="32"/>
          <w:szCs w:val="32"/>
        </w:rPr>
      </w:pPr>
    </w:p>
    <w:p w:rsidR="00F775EB" w:rsidRDefault="00F775EB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F775EB" w:rsidRDefault="00F775EB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F775EB" w:rsidRPr="00933EDC" w:rsidRDefault="00F775EB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F775EB" w:rsidRPr="00933EDC" w:rsidRDefault="00F775EB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F775EB" w:rsidRDefault="00F775EB" w:rsidP="00933EDC">
      <w:pPr>
        <w:jc w:val="center"/>
        <w:rPr>
          <w:sz w:val="30"/>
          <w:szCs w:val="30"/>
        </w:rPr>
      </w:pPr>
    </w:p>
    <w:p w:rsidR="00F775EB" w:rsidRDefault="00F775EB" w:rsidP="00933EDC">
      <w:pPr>
        <w:jc w:val="center"/>
        <w:rPr>
          <w:sz w:val="30"/>
          <w:szCs w:val="30"/>
        </w:rPr>
      </w:pPr>
    </w:p>
    <w:p w:rsidR="00F775EB" w:rsidRPr="00E67E89" w:rsidRDefault="00F775EB" w:rsidP="00933EDC">
      <w:pPr>
        <w:jc w:val="center"/>
        <w:rPr>
          <w:sz w:val="30"/>
          <w:szCs w:val="30"/>
        </w:rPr>
      </w:pPr>
    </w:p>
    <w:p w:rsidR="00F775EB" w:rsidRDefault="00F775EB" w:rsidP="00811088">
      <w:pPr>
        <w:ind w:firstLineChars="450" w:firstLine="3168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</w:rPr>
        <w:t>林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子</w:t>
      </w:r>
      <w:r>
        <w:rPr>
          <w:sz w:val="28"/>
          <w:szCs w:val="28"/>
          <w:u w:val="single"/>
        </w:rPr>
        <w:t xml:space="preserve">                 </w:t>
      </w:r>
    </w:p>
    <w:p w:rsidR="00F775EB" w:rsidRPr="00E67E89" w:rsidRDefault="00F775EB" w:rsidP="00811088">
      <w:pPr>
        <w:ind w:firstLineChars="450" w:firstLine="31680"/>
        <w:jc w:val="left"/>
        <w:rPr>
          <w:sz w:val="28"/>
          <w:szCs w:val="28"/>
        </w:rPr>
      </w:pPr>
    </w:p>
    <w:p w:rsidR="00F775EB" w:rsidRDefault="00F775EB" w:rsidP="00933EDC">
      <w:pPr>
        <w:jc w:val="left"/>
        <w:rPr>
          <w:sz w:val="28"/>
          <w:szCs w:val="28"/>
        </w:rPr>
      </w:pPr>
    </w:p>
    <w:p w:rsidR="00F775EB" w:rsidRDefault="00F775EB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1"/>
          <w:attr w:name="Year" w:val="2016"/>
        </w:smartTagPr>
        <w:r>
          <w:rPr>
            <w:sz w:val="28"/>
            <w:szCs w:val="28"/>
            <w:u w:val="single"/>
          </w:rPr>
          <w:t>2016</w:t>
        </w:r>
        <w:r>
          <w:rPr>
            <w:rFonts w:hint="eastAsia"/>
            <w:sz w:val="28"/>
            <w:szCs w:val="28"/>
            <w:u w:val="single"/>
          </w:rPr>
          <w:t>年</w:t>
        </w:r>
        <w:r>
          <w:rPr>
            <w:sz w:val="28"/>
            <w:szCs w:val="28"/>
            <w:u w:val="single"/>
          </w:rPr>
          <w:t>11</w:t>
        </w:r>
        <w:r>
          <w:rPr>
            <w:rFonts w:hint="eastAsia"/>
            <w:sz w:val="28"/>
            <w:szCs w:val="28"/>
            <w:u w:val="single"/>
          </w:rPr>
          <w:t>月</w:t>
        </w:r>
        <w:r>
          <w:rPr>
            <w:sz w:val="28"/>
            <w:szCs w:val="28"/>
            <w:u w:val="single"/>
          </w:rPr>
          <w:t>12</w:t>
        </w:r>
        <w:r>
          <w:rPr>
            <w:rFonts w:hint="eastAsia"/>
            <w:sz w:val="28"/>
            <w:szCs w:val="28"/>
            <w:u w:val="single"/>
          </w:rPr>
          <w:t>日</w:t>
        </w:r>
      </w:smartTag>
      <w:r>
        <w:rPr>
          <w:sz w:val="28"/>
          <w:szCs w:val="28"/>
          <w:u w:val="single"/>
        </w:rPr>
        <w:t xml:space="preserve">      </w:t>
      </w:r>
      <w:r w:rsidRPr="00933EDC">
        <w:rPr>
          <w:sz w:val="28"/>
          <w:szCs w:val="28"/>
          <w:u w:val="single"/>
        </w:rPr>
        <w:t xml:space="preserve"> </w:t>
      </w:r>
    </w:p>
    <w:p w:rsidR="00F775EB" w:rsidRPr="00F75412" w:rsidRDefault="00F775EB" w:rsidP="00933EDC">
      <w:pPr>
        <w:jc w:val="left"/>
        <w:rPr>
          <w:sz w:val="28"/>
          <w:szCs w:val="28"/>
        </w:rPr>
      </w:pPr>
    </w:p>
    <w:p w:rsidR="00F775EB" w:rsidRDefault="00F775EB" w:rsidP="00933EDC">
      <w:pPr>
        <w:jc w:val="left"/>
        <w:rPr>
          <w:sz w:val="28"/>
          <w:szCs w:val="28"/>
        </w:rPr>
      </w:pPr>
    </w:p>
    <w:p w:rsidR="00F775EB" w:rsidRDefault="00F775EB" w:rsidP="00933EDC">
      <w:pPr>
        <w:jc w:val="left"/>
        <w:rPr>
          <w:sz w:val="28"/>
          <w:szCs w:val="28"/>
        </w:rPr>
      </w:pPr>
    </w:p>
    <w:p w:rsidR="00F775EB" w:rsidRDefault="00F775EB" w:rsidP="00933EDC">
      <w:pPr>
        <w:jc w:val="left"/>
        <w:rPr>
          <w:sz w:val="28"/>
          <w:szCs w:val="28"/>
        </w:rPr>
      </w:pPr>
    </w:p>
    <w:p w:rsidR="00F775EB" w:rsidRDefault="00F775EB" w:rsidP="00933EDC">
      <w:pPr>
        <w:jc w:val="left"/>
        <w:rPr>
          <w:sz w:val="28"/>
          <w:szCs w:val="28"/>
        </w:rPr>
      </w:pPr>
    </w:p>
    <w:p w:rsidR="00F775EB" w:rsidRPr="00E67E89" w:rsidRDefault="00F775EB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F775EB" w:rsidRPr="002F7C06" w:rsidRDefault="00F775EB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8"/>
          <w:attr w:name="Year" w:val="2016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F775EB" w:rsidRPr="00307B69" w:rsidRDefault="00F775EB" w:rsidP="00307B69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业绩报告</w:t>
      </w:r>
      <w:r w:rsidRPr="00307B69">
        <w:rPr>
          <w:rFonts w:hint="eastAsia"/>
          <w:b/>
          <w:sz w:val="28"/>
          <w:szCs w:val="28"/>
        </w:rPr>
        <w:t>概述</w:t>
      </w:r>
      <w:bookmarkStart w:id="0" w:name="_GoBack"/>
      <w:bookmarkEnd w:id="0"/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F775EB" w:rsidRPr="007F6AFF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林子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女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出生</w:t>
            </w:r>
          </w:p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775EB" w:rsidRPr="007F6AFF" w:rsidRDefault="00F775EB" w:rsidP="00797F8E">
            <w:pPr>
              <w:jc w:val="center"/>
            </w:pPr>
            <w:r w:rsidRPr="007F6AFF">
              <w:t>1974</w:t>
            </w:r>
            <w:r w:rsidRPr="007F6AFF">
              <w:rPr>
                <w:rFonts w:hint="eastAsia"/>
              </w:rPr>
              <w:t>年</w:t>
            </w:r>
            <w:r w:rsidRPr="007F6AFF">
              <w:t xml:space="preserve">5 </w:t>
            </w:r>
            <w:r w:rsidRPr="007F6AFF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硕士</w:t>
            </w:r>
          </w:p>
        </w:tc>
      </w:tr>
      <w:tr w:rsidR="00F775EB" w:rsidRPr="007F6AFF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副教授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r w:rsidRPr="007F6AFF">
              <w:rPr>
                <w:rFonts w:hint="eastAsia"/>
              </w:rPr>
              <w:t>无</w:t>
            </w:r>
          </w:p>
        </w:tc>
      </w:tr>
      <w:tr w:rsidR="00F775EB" w:rsidRPr="007F6AFF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8"/>
                <w:attr w:name="Year" w:val="2016"/>
              </w:smartTagPr>
              <w:r w:rsidRPr="007F6AFF">
                <w:t>2013</w:t>
              </w:r>
              <w:r w:rsidRPr="007F6AFF">
                <w:rPr>
                  <w:rFonts w:hint="eastAsia"/>
                </w:rPr>
                <w:t>年</w:t>
              </w:r>
              <w:r w:rsidRPr="007F6AFF">
                <w:t>9</w:t>
              </w:r>
              <w:r w:rsidRPr="007F6AFF">
                <w:rPr>
                  <w:rFonts w:hint="eastAsia"/>
                </w:rPr>
                <w:t>月</w:t>
              </w:r>
              <w:r w:rsidRPr="007F6AFF">
                <w:t>1</w:t>
              </w:r>
              <w:r w:rsidRPr="007F6AFF">
                <w:rPr>
                  <w:rFonts w:hint="eastAsia"/>
                </w:rPr>
                <w:t>日</w:t>
              </w:r>
            </w:smartTag>
            <w:r w:rsidRPr="007F6AFF">
              <w:t xml:space="preserve">  </w:t>
            </w:r>
            <w:r w:rsidRPr="007F6AFF">
              <w:rPr>
                <w:rFonts w:hint="eastAsia"/>
              </w:rPr>
              <w:t>至</w:t>
            </w:r>
            <w:r w:rsidRPr="007F6AFF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8"/>
                <w:attr w:name="Year" w:val="2016"/>
              </w:smartTagPr>
              <w:r w:rsidRPr="007F6AFF">
                <w:t>2016</w:t>
              </w:r>
              <w:r w:rsidRPr="007F6AFF">
                <w:rPr>
                  <w:rFonts w:hint="eastAsia"/>
                </w:rPr>
                <w:t>年</w:t>
              </w:r>
              <w:r w:rsidRPr="007F6AFF">
                <w:t>8</w:t>
              </w:r>
              <w:r w:rsidRPr="007F6AFF">
                <w:rPr>
                  <w:rFonts w:hint="eastAsia"/>
                </w:rPr>
                <w:t>月</w:t>
              </w:r>
              <w:r w:rsidRPr="007F6AFF">
                <w:t>31</w:t>
              </w:r>
              <w:r w:rsidRPr="007F6AFF">
                <w:rPr>
                  <w:rFonts w:hint="eastAsia"/>
                </w:rPr>
                <w:t>日</w:t>
              </w:r>
            </w:smartTag>
          </w:p>
        </w:tc>
      </w:tr>
      <w:tr w:rsidR="00F775EB" w:rsidRPr="007F6AFF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pStyle w:val="NoSpacing"/>
            </w:pPr>
            <w:r w:rsidRPr="007F6AFF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F775EB" w:rsidRPr="007F6AFF" w:rsidRDefault="00F775EB" w:rsidP="0021108F">
            <w:pPr>
              <w:pStyle w:val="NoSpacing"/>
              <w:rPr>
                <w:rFonts w:ascii="宋体"/>
              </w:rPr>
            </w:pPr>
            <w:r w:rsidRPr="007F6AFF">
              <w:rPr>
                <w:rFonts w:ascii="宋体" w:hAnsi="宋体"/>
              </w:rPr>
              <w:t>[  ]</w:t>
            </w:r>
            <w:r w:rsidRPr="007F6AFF">
              <w:rPr>
                <w:rFonts w:hint="eastAsia"/>
              </w:rPr>
              <w:t>教学科研型</w:t>
            </w:r>
            <w:r w:rsidRPr="007F6AFF">
              <w:t xml:space="preserve"> </w:t>
            </w:r>
            <w:r w:rsidRPr="007F6AFF">
              <w:rPr>
                <w:rFonts w:ascii="宋体" w:hAnsi="宋体"/>
              </w:rPr>
              <w:t>[  ]</w:t>
            </w:r>
            <w:r w:rsidRPr="007F6AFF">
              <w:rPr>
                <w:rFonts w:ascii="宋体" w:hAnsi="宋体" w:hint="eastAsia"/>
              </w:rPr>
              <w:t>科研为主型</w:t>
            </w:r>
            <w:r w:rsidRPr="007F6AFF">
              <w:t xml:space="preserve"> </w:t>
            </w:r>
            <w:r w:rsidRPr="007F6AFF">
              <w:rPr>
                <w:rFonts w:ascii="宋体" w:hAnsi="宋体"/>
              </w:rPr>
              <w:t>[</w:t>
            </w:r>
            <w:r w:rsidRPr="007F6AFF">
              <w:rPr>
                <w:rFonts w:ascii="宋体" w:hint="eastAsia"/>
              </w:rPr>
              <w:t>√</w:t>
            </w:r>
            <w:r w:rsidRPr="007F6AFF">
              <w:rPr>
                <w:rFonts w:ascii="宋体" w:hAnsi="宋体"/>
              </w:rPr>
              <w:t xml:space="preserve">  ]</w:t>
            </w:r>
            <w:r w:rsidRPr="007F6AFF">
              <w:rPr>
                <w:rFonts w:ascii="宋体" w:hAnsi="宋体" w:hint="eastAsia"/>
              </w:rPr>
              <w:t>教学为主型</w:t>
            </w:r>
            <w:r w:rsidRPr="007F6AFF">
              <w:rPr>
                <w:rFonts w:ascii="宋体" w:hAnsi="宋体"/>
              </w:rPr>
              <w:t xml:space="preserve"> [  ]</w:t>
            </w:r>
            <w:r w:rsidRPr="007F6AFF">
              <w:rPr>
                <w:rFonts w:ascii="宋体" w:hAnsi="宋体" w:hint="eastAsia"/>
              </w:rPr>
              <w:t>社会服务推广型</w:t>
            </w:r>
          </w:p>
          <w:p w:rsidR="00F775EB" w:rsidRPr="007F6AFF" w:rsidRDefault="00F775EB" w:rsidP="005A027E">
            <w:pPr>
              <w:widowControl/>
              <w:jc w:val="left"/>
            </w:pPr>
            <w:r w:rsidRPr="007F6AFF">
              <w:rPr>
                <w:rFonts w:ascii="宋体" w:hAnsi="宋体"/>
              </w:rPr>
              <w:t>[  ]</w:t>
            </w:r>
            <w:r w:rsidRPr="007F6AFF">
              <w:rPr>
                <w:rFonts w:ascii="宋体" w:hAnsi="宋体" w:hint="eastAsia"/>
              </w:rPr>
              <w:t>职员岗</w:t>
            </w:r>
            <w:r w:rsidRPr="007F6AFF">
              <w:t xml:space="preserve">     </w:t>
            </w:r>
            <w:r w:rsidRPr="007F6AFF">
              <w:rPr>
                <w:rFonts w:ascii="宋体" w:hAnsi="宋体"/>
              </w:rPr>
              <w:t>[  ]</w:t>
            </w:r>
            <w:r w:rsidRPr="007F6AFF">
              <w:rPr>
                <w:rFonts w:ascii="宋体" w:hAnsi="宋体" w:hint="eastAsia"/>
              </w:rPr>
              <w:t>工勤岗</w:t>
            </w:r>
          </w:p>
        </w:tc>
      </w:tr>
      <w:tr w:rsidR="00F775EB" w:rsidRPr="007F6AFF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F775EB" w:rsidRPr="007F6AFF" w:rsidRDefault="00F775EB" w:rsidP="0021108F">
            <w:pPr>
              <w:pStyle w:val="NoSpacing"/>
            </w:pPr>
            <w:r w:rsidRPr="007F6AFF">
              <w:rPr>
                <w:u w:val="single"/>
              </w:rPr>
              <w:t xml:space="preserve">    </w:t>
            </w:r>
            <w:r w:rsidRPr="007F6AFF">
              <w:rPr>
                <w:rFonts w:hint="eastAsia"/>
                <w:u w:val="single"/>
              </w:rPr>
              <w:t>五</w:t>
            </w:r>
            <w:r w:rsidRPr="007F6AFF">
              <w:rPr>
                <w:u w:val="single"/>
              </w:rPr>
              <w:t xml:space="preserve"> </w:t>
            </w:r>
            <w:r w:rsidRPr="007F6AFF">
              <w:rPr>
                <w:rFonts w:ascii="宋体" w:hAnsi="宋体" w:hint="eastAsia"/>
              </w:rPr>
              <w:t>级岗</w:t>
            </w:r>
          </w:p>
        </w:tc>
      </w:tr>
      <w:tr w:rsidR="00F775EB" w:rsidRPr="007F6AFF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F775EB" w:rsidRPr="007F6AFF" w:rsidRDefault="00F775EB" w:rsidP="00BA38A1">
            <w:r w:rsidRPr="007F6AFF">
              <w:t xml:space="preserve">   </w:t>
            </w:r>
            <w:r w:rsidRPr="007F6AFF">
              <w:rPr>
                <w:rFonts w:ascii="宋体" w:hAnsi="宋体"/>
              </w:rPr>
              <w:t xml:space="preserve">[ </w:t>
            </w:r>
            <w:r w:rsidRPr="007F6AFF">
              <w:rPr>
                <w:rFonts w:ascii="宋体" w:hAnsi="宋体" w:hint="eastAsia"/>
              </w:rPr>
              <w:t>七</w:t>
            </w:r>
            <w:r w:rsidRPr="007F6AFF">
              <w:rPr>
                <w:rFonts w:ascii="宋体" w:hAnsi="宋体"/>
              </w:rPr>
              <w:t xml:space="preserve"> ]</w:t>
            </w:r>
            <w:r w:rsidRPr="007F6AFF">
              <w:rPr>
                <w:rFonts w:ascii="宋体" w:hAnsi="宋体" w:hint="eastAsia"/>
              </w:rPr>
              <w:t>级岗</w:t>
            </w:r>
          </w:p>
        </w:tc>
      </w:tr>
      <w:tr w:rsidR="00F775EB" w:rsidRPr="007F6AFF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/>
              </w:rPr>
              <w:t>2013</w:t>
            </w:r>
            <w:r w:rsidRPr="007F6AFF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/>
              </w:rPr>
              <w:t>2014</w:t>
            </w:r>
            <w:r w:rsidRPr="007F6AFF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/>
              </w:rPr>
              <w:t>2015</w:t>
            </w:r>
            <w:r w:rsidRPr="007F6AFF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合格</w:t>
            </w:r>
          </w:p>
        </w:tc>
      </w:tr>
      <w:tr w:rsidR="00F775EB" w:rsidRPr="007F6AFF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r w:rsidRPr="007F6AFF">
              <w:rPr>
                <w:rFonts w:ascii="宋体" w:hAnsi="宋体"/>
              </w:rPr>
              <w:t>2013-2014</w:t>
            </w:r>
            <w:r w:rsidRPr="007F6AFF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r w:rsidRPr="007F6AFF">
              <w:t>C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/>
              </w:rPr>
              <w:t>2014-2015</w:t>
            </w:r>
            <w:r w:rsidRPr="007F6AFF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 w:hAnsi="宋体"/>
              </w:rPr>
            </w:pPr>
            <w:r w:rsidRPr="007F6AFF">
              <w:rPr>
                <w:rFonts w:ascii="宋体" w:hAnsi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r w:rsidRPr="007F6AFF">
              <w:rPr>
                <w:rFonts w:ascii="宋体" w:hAnsi="宋体"/>
              </w:rPr>
              <w:t>2015-2016</w:t>
            </w:r>
            <w:r w:rsidRPr="007F6AFF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r w:rsidRPr="007F6AFF"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5EB" w:rsidRPr="007F6AFF" w:rsidRDefault="00F775EB" w:rsidP="0021108F">
            <w:r w:rsidRPr="007F6AFF">
              <w:rPr>
                <w:rFonts w:hint="eastAsia"/>
              </w:rPr>
              <w:t>聘期</w:t>
            </w:r>
          </w:p>
          <w:p w:rsidR="00F775EB" w:rsidRPr="007F6AFF" w:rsidRDefault="00F775EB" w:rsidP="0021108F">
            <w:r w:rsidRPr="007F6AFF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r>
              <w:t>B</w:t>
            </w:r>
          </w:p>
        </w:tc>
      </w:tr>
      <w:tr w:rsidR="00F775EB" w:rsidRPr="007F6AFF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教学</w:t>
            </w:r>
          </w:p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 w:hAnsi="宋体"/>
              </w:rPr>
            </w:pPr>
            <w:r w:rsidRPr="007F6AFF">
              <w:rPr>
                <w:rFonts w:ascii="宋体" w:hAnsi="宋体"/>
              </w:rPr>
              <w:t>450x3=1350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科研</w:t>
            </w:r>
          </w:p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/>
              </w:rPr>
              <w:t>1</w:t>
            </w:r>
            <w:r>
              <w:rPr>
                <w:rFonts w:ascii="宋体" w:hAnsi="宋体"/>
              </w:rPr>
              <w:t>07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9F47E2">
            <w:pPr>
              <w:jc w:val="center"/>
            </w:pPr>
            <w:r w:rsidRPr="007F6AFF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r w:rsidRPr="007F6AFF">
              <w:t>1</w:t>
            </w:r>
          </w:p>
        </w:tc>
      </w:tr>
      <w:tr w:rsidR="00F775EB" w:rsidRPr="007F6AFF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教学</w:t>
            </w:r>
          </w:p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 w:hAnsi="宋体"/>
              </w:rPr>
            </w:pPr>
            <w:r w:rsidRPr="007F6AFF">
              <w:rPr>
                <w:rFonts w:ascii="宋体" w:hAnsi="宋体"/>
              </w:rPr>
              <w:t>640x3=1920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科研</w:t>
            </w:r>
          </w:p>
          <w:p w:rsidR="00F775EB" w:rsidRPr="007F6AFF" w:rsidRDefault="00F775EB" w:rsidP="0021108F">
            <w:pPr>
              <w:rPr>
                <w:rFonts w:ascii="宋体"/>
              </w:rPr>
            </w:pPr>
            <w:r w:rsidRPr="007F6AFF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pPr>
              <w:rPr>
                <w:rFonts w:ascii="宋体" w:hAnsi="宋体"/>
              </w:rPr>
            </w:pPr>
            <w:r w:rsidRPr="007F6AFF">
              <w:rPr>
                <w:rFonts w:ascii="宋体" w:hAnsi="宋体"/>
              </w:rPr>
              <w:t>107.5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9F47E2">
            <w:pPr>
              <w:jc w:val="center"/>
            </w:pPr>
            <w:r w:rsidRPr="007F6AFF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r w:rsidRPr="007F6AFF">
              <w:t>0</w:t>
            </w:r>
            <w:r>
              <w:t>.33</w:t>
            </w:r>
          </w:p>
        </w:tc>
      </w:tr>
      <w:tr w:rsidR="00F775EB" w:rsidRPr="007F6AFF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团</w:t>
            </w:r>
          </w:p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队</w:t>
            </w:r>
          </w:p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工</w:t>
            </w:r>
          </w:p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本人所发挥的作用</w:t>
            </w:r>
          </w:p>
        </w:tc>
      </w:tr>
      <w:tr w:rsidR="00F775EB" w:rsidRPr="007F6AFF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F775EB" w:rsidRPr="007F6AFF" w:rsidRDefault="00F775EB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F775EB" w:rsidRPr="007F6AFF" w:rsidRDefault="00F775EB" w:rsidP="0021108F"/>
        </w:tc>
      </w:tr>
      <w:tr w:rsidR="00F775EB" w:rsidRPr="007F6AFF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F775EB" w:rsidRPr="007F6AFF" w:rsidRDefault="00F775EB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F775EB" w:rsidRPr="007F6AFF" w:rsidRDefault="00F775EB" w:rsidP="0021108F"/>
        </w:tc>
      </w:tr>
      <w:tr w:rsidR="00F775EB" w:rsidRPr="007F6AFF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F775EB" w:rsidRPr="007F6AFF" w:rsidRDefault="00F775EB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F775EB" w:rsidRPr="007F6AFF" w:rsidRDefault="00F775EB" w:rsidP="0021108F"/>
        </w:tc>
      </w:tr>
      <w:tr w:rsidR="00F775EB" w:rsidRPr="007F6AFF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非</w:t>
            </w:r>
          </w:p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教</w:t>
            </w:r>
          </w:p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学</w:t>
            </w:r>
          </w:p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工</w:t>
            </w:r>
          </w:p>
          <w:p w:rsidR="00F775EB" w:rsidRPr="007F6AFF" w:rsidRDefault="00F775EB" w:rsidP="0021108F">
            <w:pPr>
              <w:jc w:val="center"/>
            </w:pPr>
            <w:r w:rsidRPr="007F6AFF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F775EB" w:rsidRPr="007F6AFF" w:rsidRDefault="00F775EB" w:rsidP="0021108F">
            <w:r w:rsidRPr="007F6AFF">
              <w:rPr>
                <w:rFonts w:hint="eastAsia"/>
              </w:rPr>
              <w:t>体质测试、运动会、军训、训练等其他非教学工作</w:t>
            </w:r>
          </w:p>
        </w:tc>
      </w:tr>
      <w:tr w:rsidR="00F775EB" w:rsidRPr="007F6AFF" w:rsidTr="0021108F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F775EB" w:rsidRPr="007F6AFF" w:rsidRDefault="00F775EB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F775EB" w:rsidRPr="007F6AFF" w:rsidRDefault="00F775EB" w:rsidP="00906AD2">
            <w:pPr>
              <w:rPr>
                <w:szCs w:val="21"/>
              </w:rPr>
            </w:pPr>
            <w:r w:rsidRPr="007F6AFF">
              <w:rPr>
                <w:rFonts w:ascii="宋体" w:hAnsi="宋体"/>
                <w:szCs w:val="21"/>
              </w:rPr>
              <w:t>2013</w:t>
            </w:r>
            <w:r w:rsidRPr="007F6AFF">
              <w:rPr>
                <w:rFonts w:ascii="宋体" w:hAnsi="宋体" w:hint="eastAsia"/>
                <w:szCs w:val="21"/>
              </w:rPr>
              <w:t>年</w:t>
            </w:r>
            <w:r w:rsidRPr="007F6AFF">
              <w:rPr>
                <w:rFonts w:ascii="宋体" w:hAnsi="宋体"/>
                <w:szCs w:val="21"/>
              </w:rPr>
              <w:t>9</w:t>
            </w:r>
            <w:r w:rsidRPr="007F6AFF">
              <w:rPr>
                <w:rFonts w:ascii="宋体" w:hAnsi="宋体" w:hint="eastAsia"/>
                <w:szCs w:val="21"/>
              </w:rPr>
              <w:t>月</w:t>
            </w:r>
            <w:r w:rsidRPr="007F6AFF">
              <w:rPr>
                <w:rFonts w:ascii="宋体" w:hAnsi="宋体"/>
                <w:szCs w:val="21"/>
              </w:rPr>
              <w:t>-201</w:t>
            </w:r>
            <w:r>
              <w:rPr>
                <w:rFonts w:ascii="宋体" w:hAnsi="宋体"/>
                <w:szCs w:val="21"/>
              </w:rPr>
              <w:t>6</w:t>
            </w:r>
            <w:r w:rsidRPr="007F6AFF">
              <w:rPr>
                <w:rFonts w:ascii="宋体" w:hAnsi="宋体" w:hint="eastAsia"/>
                <w:szCs w:val="21"/>
              </w:rPr>
              <w:t>年</w:t>
            </w:r>
            <w:r w:rsidRPr="007F6AFF">
              <w:rPr>
                <w:rFonts w:ascii="宋体" w:hAnsi="宋体"/>
                <w:szCs w:val="21"/>
              </w:rPr>
              <w:t>9</w:t>
            </w:r>
            <w:r w:rsidRPr="007F6AFF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7F6AFF">
              <w:rPr>
                <w:rFonts w:ascii="宋体" w:hAnsi="宋体" w:hint="eastAsia"/>
                <w:szCs w:val="21"/>
              </w:rPr>
              <w:t>每年均完成体军部安排的</w:t>
            </w:r>
            <w:r w:rsidRPr="007F6AFF">
              <w:rPr>
                <w:rFonts w:hint="eastAsia"/>
                <w:szCs w:val="21"/>
              </w:rPr>
              <w:t>体质测试工作</w:t>
            </w:r>
            <w:r>
              <w:rPr>
                <w:rFonts w:hint="eastAsia"/>
                <w:szCs w:val="21"/>
              </w:rPr>
              <w:t>；</w:t>
            </w:r>
          </w:p>
          <w:p w:rsidR="00F775EB" w:rsidRPr="007F6AFF" w:rsidRDefault="00F775EB" w:rsidP="00906AD2">
            <w:pPr>
              <w:rPr>
                <w:szCs w:val="21"/>
              </w:rPr>
            </w:pPr>
            <w:r w:rsidRPr="007F6AFF">
              <w:rPr>
                <w:rFonts w:ascii="宋体" w:hAnsi="宋体"/>
                <w:szCs w:val="21"/>
              </w:rPr>
              <w:t>2013</w:t>
            </w:r>
            <w:r w:rsidRPr="007F6AFF">
              <w:rPr>
                <w:rFonts w:ascii="宋体" w:hAnsi="宋体" w:hint="eastAsia"/>
                <w:szCs w:val="21"/>
              </w:rPr>
              <w:t>年</w:t>
            </w:r>
            <w:r w:rsidRPr="007F6AFF">
              <w:rPr>
                <w:rFonts w:ascii="宋体" w:hAnsi="宋体"/>
                <w:szCs w:val="21"/>
              </w:rPr>
              <w:t>9</w:t>
            </w:r>
            <w:r w:rsidRPr="007F6AFF">
              <w:rPr>
                <w:rFonts w:ascii="宋体" w:hAnsi="宋体" w:hint="eastAsia"/>
                <w:szCs w:val="21"/>
              </w:rPr>
              <w:t>月</w:t>
            </w:r>
            <w:r w:rsidRPr="007F6AFF">
              <w:rPr>
                <w:rFonts w:ascii="宋体" w:hAnsi="宋体"/>
                <w:szCs w:val="21"/>
              </w:rPr>
              <w:t>-201</w:t>
            </w:r>
            <w:r>
              <w:rPr>
                <w:rFonts w:ascii="宋体" w:hAnsi="宋体"/>
                <w:szCs w:val="21"/>
              </w:rPr>
              <w:t>6</w:t>
            </w:r>
            <w:r w:rsidRPr="007F6AFF">
              <w:rPr>
                <w:rFonts w:ascii="宋体" w:hAnsi="宋体" w:hint="eastAsia"/>
                <w:szCs w:val="21"/>
              </w:rPr>
              <w:t>年</w:t>
            </w:r>
            <w:r w:rsidRPr="007F6AFF">
              <w:rPr>
                <w:rFonts w:ascii="宋体" w:hAnsi="宋体"/>
                <w:szCs w:val="21"/>
              </w:rPr>
              <w:t>9</w:t>
            </w:r>
            <w:r w:rsidRPr="007F6AFF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7F6AFF">
              <w:rPr>
                <w:rFonts w:ascii="宋体" w:hAnsi="宋体" w:hint="eastAsia"/>
                <w:szCs w:val="21"/>
              </w:rPr>
              <w:t>每年均参加并担任学校</w:t>
            </w:r>
            <w:r w:rsidRPr="007F6AFF">
              <w:rPr>
                <w:rFonts w:hint="eastAsia"/>
                <w:szCs w:val="21"/>
              </w:rPr>
              <w:t>运动会裁判工作</w:t>
            </w:r>
            <w:r>
              <w:rPr>
                <w:rFonts w:hint="eastAsia"/>
                <w:szCs w:val="21"/>
              </w:rPr>
              <w:t>；</w:t>
            </w:r>
          </w:p>
          <w:p w:rsidR="00F775EB" w:rsidRPr="007F6AFF" w:rsidRDefault="00F775EB" w:rsidP="00906AD2">
            <w:r w:rsidRPr="007F6AFF">
              <w:rPr>
                <w:rFonts w:ascii="宋体" w:hAnsi="宋体"/>
                <w:szCs w:val="21"/>
              </w:rPr>
              <w:t>2013</w:t>
            </w:r>
            <w:r w:rsidRPr="007F6AFF">
              <w:rPr>
                <w:rFonts w:ascii="宋体" w:hAnsi="宋体" w:hint="eastAsia"/>
                <w:szCs w:val="21"/>
              </w:rPr>
              <w:t>年</w:t>
            </w:r>
            <w:r w:rsidRPr="007F6AFF">
              <w:rPr>
                <w:rFonts w:ascii="宋体" w:hAnsi="宋体"/>
                <w:szCs w:val="21"/>
              </w:rPr>
              <w:t>9</w:t>
            </w:r>
            <w:r w:rsidRPr="007F6AFF">
              <w:rPr>
                <w:rFonts w:ascii="宋体" w:hAnsi="宋体" w:hint="eastAsia"/>
                <w:szCs w:val="21"/>
              </w:rPr>
              <w:t>月</w:t>
            </w:r>
            <w:r w:rsidRPr="007F6AFF">
              <w:rPr>
                <w:rFonts w:ascii="宋体" w:hAnsi="宋体"/>
                <w:szCs w:val="21"/>
              </w:rPr>
              <w:t>-201</w:t>
            </w:r>
            <w:r>
              <w:rPr>
                <w:rFonts w:ascii="宋体" w:hAnsi="宋体"/>
                <w:szCs w:val="21"/>
              </w:rPr>
              <w:t>6</w:t>
            </w:r>
            <w:r w:rsidRPr="007F6AFF">
              <w:rPr>
                <w:rFonts w:ascii="宋体" w:hAnsi="宋体" w:hint="eastAsia"/>
                <w:szCs w:val="21"/>
              </w:rPr>
              <w:t>年</w:t>
            </w:r>
            <w:r w:rsidRPr="007F6AFF">
              <w:rPr>
                <w:rFonts w:ascii="宋体" w:hAnsi="宋体"/>
                <w:szCs w:val="21"/>
              </w:rPr>
              <w:t>9</w:t>
            </w:r>
            <w:r w:rsidRPr="007F6AFF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7F6AFF">
              <w:rPr>
                <w:rFonts w:ascii="宋体" w:hAnsi="宋体" w:hint="eastAsia"/>
                <w:szCs w:val="21"/>
              </w:rPr>
              <w:t>每年均参加并承担</w:t>
            </w:r>
            <w:r w:rsidRPr="007F6AFF">
              <w:rPr>
                <w:rFonts w:hint="eastAsia"/>
                <w:szCs w:val="21"/>
              </w:rPr>
              <w:t>军训中的军事理论教学工</w:t>
            </w:r>
            <w:r w:rsidRPr="007F6AFF">
              <w:rPr>
                <w:rFonts w:hint="eastAsia"/>
              </w:rPr>
              <w:t>作。</w:t>
            </w:r>
          </w:p>
        </w:tc>
      </w:tr>
    </w:tbl>
    <w:p w:rsidR="00F775EB" w:rsidRPr="00312C08" w:rsidRDefault="00F775EB" w:rsidP="005A027E">
      <w:pPr>
        <w:rPr>
          <w:b/>
          <w:sz w:val="28"/>
          <w:szCs w:val="28"/>
        </w:rPr>
      </w:pPr>
    </w:p>
    <w:p w:rsidR="00F775EB" w:rsidRDefault="00F775EB" w:rsidP="00670E6C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聘期考核个人主要业绩：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6"/>
      </w:tblGrid>
      <w:tr w:rsidR="00F775EB" w:rsidRPr="007F6AFF" w:rsidTr="003B010B">
        <w:trPr>
          <w:trHeight w:val="1630"/>
        </w:trPr>
        <w:tc>
          <w:tcPr>
            <w:tcW w:w="8506" w:type="dxa"/>
          </w:tcPr>
          <w:p w:rsidR="00F775EB" w:rsidRPr="007F6AFF" w:rsidRDefault="00F775EB" w:rsidP="00F775EB">
            <w:pPr>
              <w:ind w:leftChars="229" w:left="31680"/>
              <w:rPr>
                <w:sz w:val="28"/>
                <w:szCs w:val="28"/>
              </w:rPr>
            </w:pPr>
            <w:r w:rsidRPr="007F6AFF">
              <w:rPr>
                <w:rFonts w:hint="eastAsia"/>
                <w:sz w:val="28"/>
                <w:szCs w:val="28"/>
              </w:rPr>
              <w:t>本人在第五轮校内岗位聘任中，所聘岗级为</w:t>
            </w:r>
            <w:r w:rsidRPr="007F6AFF">
              <w:rPr>
                <w:sz w:val="28"/>
                <w:szCs w:val="28"/>
                <w:u w:val="single"/>
              </w:rPr>
              <w:t xml:space="preserve"> </w:t>
            </w:r>
            <w:r w:rsidRPr="007F6AFF">
              <w:rPr>
                <w:rFonts w:hint="eastAsia"/>
                <w:sz w:val="28"/>
                <w:szCs w:val="28"/>
                <w:u w:val="single"/>
              </w:rPr>
              <w:t>五</w:t>
            </w:r>
            <w:r w:rsidRPr="007F6AFF">
              <w:rPr>
                <w:sz w:val="28"/>
                <w:szCs w:val="28"/>
                <w:u w:val="single"/>
              </w:rPr>
              <w:t xml:space="preserve"> </w:t>
            </w:r>
            <w:r w:rsidRPr="007F6AFF">
              <w:rPr>
                <w:rFonts w:hint="eastAsia"/>
                <w:sz w:val="28"/>
                <w:szCs w:val="28"/>
              </w:rPr>
              <w:t>级岗，完成部聘</w:t>
            </w:r>
          </w:p>
          <w:p w:rsidR="00F775EB" w:rsidRPr="007F6AFF" w:rsidRDefault="00F775EB" w:rsidP="00CA1E87">
            <w:pPr>
              <w:spacing w:line="360" w:lineRule="auto"/>
              <w:rPr>
                <w:rFonts w:ascii="宋体"/>
                <w:b/>
                <w:color w:val="FF0000"/>
                <w:sz w:val="28"/>
              </w:rPr>
            </w:pPr>
            <w:r w:rsidRPr="007F6AFF">
              <w:rPr>
                <w:rFonts w:hint="eastAsia"/>
                <w:sz w:val="28"/>
                <w:szCs w:val="28"/>
              </w:rPr>
              <w:t>岗位所要求的</w:t>
            </w:r>
            <w:r w:rsidRPr="007F6AFF">
              <w:rPr>
                <w:sz w:val="28"/>
                <w:szCs w:val="28"/>
                <w:u w:val="single"/>
              </w:rPr>
              <w:t xml:space="preserve">  3  </w:t>
            </w:r>
            <w:r w:rsidRPr="007F6AFF">
              <w:rPr>
                <w:rFonts w:hint="eastAsia"/>
                <w:sz w:val="28"/>
                <w:szCs w:val="28"/>
              </w:rPr>
              <w:t>项，具体为：</w:t>
            </w:r>
          </w:p>
          <w:p w:rsidR="00F775EB" w:rsidRPr="007F6AFF" w:rsidRDefault="00F775EB" w:rsidP="00AB3A6D">
            <w:pPr>
              <w:pStyle w:val="ListParagraph"/>
              <w:numPr>
                <w:ilvl w:val="0"/>
                <w:numId w:val="11"/>
              </w:numPr>
              <w:spacing w:line="360" w:lineRule="auto"/>
              <w:ind w:firstLineChars="0"/>
              <w:rPr>
                <w:rFonts w:ascii="宋体"/>
                <w:b/>
                <w:sz w:val="28"/>
              </w:rPr>
            </w:pPr>
            <w:r w:rsidRPr="007F6AFF">
              <w:rPr>
                <w:rFonts w:ascii="宋体" w:hAnsi="宋体" w:hint="eastAsia"/>
                <w:kern w:val="0"/>
                <w:sz w:val="28"/>
              </w:rPr>
              <w:t>聘期科研到账经费</w:t>
            </w:r>
            <w:r w:rsidRPr="007F6AFF">
              <w:rPr>
                <w:rFonts w:ascii="宋体" w:hAnsi="宋体"/>
                <w:kern w:val="0"/>
                <w:sz w:val="28"/>
              </w:rPr>
              <w:t>3</w:t>
            </w:r>
            <w:r w:rsidRPr="007F6AFF">
              <w:rPr>
                <w:rFonts w:ascii="宋体" w:hAnsi="宋体" w:hint="eastAsia"/>
                <w:kern w:val="0"/>
                <w:sz w:val="28"/>
              </w:rPr>
              <w:t>万</w:t>
            </w:r>
          </w:p>
          <w:p w:rsidR="00F775EB" w:rsidRPr="007F6AFF" w:rsidRDefault="00F775EB" w:rsidP="00AB3A6D">
            <w:pPr>
              <w:pStyle w:val="ListParagraph"/>
              <w:numPr>
                <w:ilvl w:val="0"/>
                <w:numId w:val="11"/>
              </w:numPr>
              <w:spacing w:line="360" w:lineRule="auto"/>
              <w:ind w:firstLineChars="0"/>
              <w:rPr>
                <w:rFonts w:ascii="宋体"/>
                <w:sz w:val="28"/>
              </w:rPr>
            </w:pPr>
            <w:r w:rsidRPr="007F6AFF">
              <w:rPr>
                <w:rFonts w:ascii="宋体" w:hAnsi="宋体" w:hint="eastAsia"/>
                <w:sz w:val="28"/>
              </w:rPr>
              <w:t>完成教研室安排的教学、科研、训练、课外群体、社会服务、“学生体质健康”</w:t>
            </w:r>
            <w:r w:rsidRPr="007F6AFF">
              <w:rPr>
                <w:rFonts w:ascii="宋体" w:hAnsi="宋体"/>
                <w:sz w:val="28"/>
              </w:rPr>
              <w:t xml:space="preserve"> </w:t>
            </w:r>
            <w:r w:rsidRPr="007F6AFF">
              <w:rPr>
                <w:rFonts w:ascii="宋体" w:hAnsi="宋体" w:hint="eastAsia"/>
                <w:sz w:val="28"/>
              </w:rPr>
              <w:t>测试和学生军训等工作。</w:t>
            </w:r>
          </w:p>
          <w:p w:rsidR="00F775EB" w:rsidRPr="007F6AFF" w:rsidRDefault="00F775EB" w:rsidP="00AB3A6D">
            <w:pPr>
              <w:pStyle w:val="ListParagraph"/>
              <w:numPr>
                <w:ilvl w:val="0"/>
                <w:numId w:val="11"/>
              </w:numPr>
              <w:spacing w:line="360" w:lineRule="auto"/>
              <w:ind w:firstLineChars="0"/>
              <w:rPr>
                <w:rFonts w:ascii="宋体"/>
                <w:sz w:val="28"/>
              </w:rPr>
            </w:pPr>
            <w:r w:rsidRPr="007F6AFF">
              <w:rPr>
                <w:rFonts w:ascii="宋体" w:hAnsi="宋体" w:hint="eastAsia"/>
                <w:sz w:val="28"/>
              </w:rPr>
              <w:t>完成部门领导布置的工作。</w:t>
            </w:r>
          </w:p>
          <w:p w:rsidR="00F775EB" w:rsidRPr="007F6AFF" w:rsidRDefault="00F775EB" w:rsidP="00AB3A6D">
            <w:pPr>
              <w:pStyle w:val="ListParagraph"/>
              <w:spacing w:line="360" w:lineRule="auto"/>
              <w:ind w:left="720" w:firstLineChars="0" w:firstLine="0"/>
              <w:rPr>
                <w:rFonts w:ascii="宋体"/>
                <w:sz w:val="28"/>
              </w:rPr>
            </w:pPr>
          </w:p>
          <w:p w:rsidR="00F775EB" w:rsidRPr="007F6AFF" w:rsidRDefault="00F775EB" w:rsidP="00AB3A6D">
            <w:pPr>
              <w:pStyle w:val="ListParagraph"/>
              <w:spacing w:line="360" w:lineRule="auto"/>
              <w:ind w:left="720" w:firstLineChars="0" w:firstLine="0"/>
              <w:rPr>
                <w:rFonts w:ascii="宋体"/>
                <w:sz w:val="28"/>
              </w:rPr>
            </w:pPr>
          </w:p>
        </w:tc>
      </w:tr>
    </w:tbl>
    <w:p w:rsidR="00F775EB" w:rsidRDefault="00F775EB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7889"/>
      </w:tblGrid>
      <w:tr w:rsidR="00F775EB" w:rsidRPr="007F6AFF" w:rsidTr="007F6AFF">
        <w:trPr>
          <w:trHeight w:val="5148"/>
        </w:trPr>
        <w:tc>
          <w:tcPr>
            <w:tcW w:w="526" w:type="dxa"/>
            <w:vAlign w:val="center"/>
          </w:tcPr>
          <w:p w:rsidR="00F775EB" w:rsidRPr="007F6AFF" w:rsidRDefault="00F775EB" w:rsidP="007F6AFF">
            <w:pPr>
              <w:jc w:val="center"/>
              <w:rPr>
                <w:b/>
                <w:sz w:val="28"/>
                <w:szCs w:val="28"/>
              </w:rPr>
            </w:pPr>
            <w:r w:rsidRPr="007F6AFF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F775EB" w:rsidRPr="007F6AFF" w:rsidRDefault="00F775EB" w:rsidP="00F775EB">
            <w:pPr>
              <w:ind w:firstLineChars="200" w:firstLine="31680"/>
              <w:rPr>
                <w:sz w:val="28"/>
                <w:szCs w:val="28"/>
              </w:rPr>
            </w:pPr>
          </w:p>
          <w:p w:rsidR="00F775EB" w:rsidRPr="007F6AFF" w:rsidRDefault="00F775EB" w:rsidP="00F775EB">
            <w:pPr>
              <w:ind w:firstLineChars="200" w:firstLine="31680"/>
              <w:rPr>
                <w:sz w:val="28"/>
                <w:szCs w:val="28"/>
              </w:rPr>
            </w:pPr>
            <w:r w:rsidRPr="007F6AFF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F775EB" w:rsidRPr="007F6AFF" w:rsidRDefault="00F775EB" w:rsidP="00F775EB">
            <w:pPr>
              <w:ind w:firstLineChars="200" w:firstLine="31680"/>
              <w:rPr>
                <w:sz w:val="28"/>
                <w:szCs w:val="28"/>
              </w:rPr>
            </w:pPr>
            <w:r w:rsidRPr="007F6AFF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7F6AFF">
              <w:rPr>
                <w:sz w:val="28"/>
                <w:szCs w:val="28"/>
                <w:u w:val="single"/>
              </w:rPr>
              <w:t xml:space="preserve">          </w:t>
            </w:r>
            <w:r w:rsidRPr="007F6AFF">
              <w:rPr>
                <w:rFonts w:hint="eastAsia"/>
                <w:sz w:val="28"/>
                <w:szCs w:val="28"/>
              </w:rPr>
              <w:t>。</w:t>
            </w:r>
          </w:p>
          <w:p w:rsidR="00F775EB" w:rsidRPr="007F6AFF" w:rsidRDefault="00F775EB" w:rsidP="00290FDF">
            <w:pPr>
              <w:rPr>
                <w:sz w:val="24"/>
                <w:szCs w:val="24"/>
              </w:rPr>
            </w:pPr>
          </w:p>
          <w:p w:rsidR="00F775EB" w:rsidRPr="007F6AFF" w:rsidRDefault="00F775EB" w:rsidP="00290FDF">
            <w:pPr>
              <w:rPr>
                <w:sz w:val="28"/>
                <w:szCs w:val="28"/>
              </w:rPr>
            </w:pPr>
            <w:r w:rsidRPr="007F6AFF">
              <w:rPr>
                <w:rFonts w:hint="eastAsia"/>
                <w:sz w:val="28"/>
                <w:szCs w:val="28"/>
              </w:rPr>
              <w:t>考核小组组长签字：</w:t>
            </w:r>
            <w:r w:rsidRPr="007F6AFF">
              <w:rPr>
                <w:sz w:val="28"/>
                <w:szCs w:val="28"/>
              </w:rPr>
              <w:t xml:space="preserve">               </w:t>
            </w:r>
            <w:r w:rsidRPr="007F6AFF">
              <w:rPr>
                <w:rFonts w:hint="eastAsia"/>
                <w:sz w:val="28"/>
                <w:szCs w:val="28"/>
              </w:rPr>
              <w:t>部门（盖章）</w:t>
            </w:r>
          </w:p>
          <w:p w:rsidR="00F775EB" w:rsidRPr="007F6AFF" w:rsidRDefault="00F775EB" w:rsidP="007F6AFF">
            <w:pPr>
              <w:ind w:right="120"/>
              <w:jc w:val="left"/>
              <w:rPr>
                <w:sz w:val="24"/>
                <w:szCs w:val="24"/>
              </w:rPr>
            </w:pPr>
            <w:r w:rsidRPr="007F6AFF">
              <w:rPr>
                <w:sz w:val="28"/>
                <w:szCs w:val="28"/>
              </w:rPr>
              <w:t xml:space="preserve">                                 </w:t>
            </w:r>
            <w:r w:rsidRPr="007F6AFF">
              <w:rPr>
                <w:rFonts w:hint="eastAsia"/>
                <w:sz w:val="28"/>
                <w:szCs w:val="28"/>
              </w:rPr>
              <w:t>日期：</w:t>
            </w:r>
            <w:r w:rsidRPr="007F6AFF">
              <w:rPr>
                <w:sz w:val="24"/>
                <w:szCs w:val="24"/>
              </w:rPr>
              <w:t xml:space="preserve"> </w:t>
            </w:r>
          </w:p>
        </w:tc>
      </w:tr>
      <w:tr w:rsidR="00F775EB" w:rsidRPr="007F6AFF" w:rsidTr="007F6AFF">
        <w:trPr>
          <w:trHeight w:val="1113"/>
        </w:trPr>
        <w:tc>
          <w:tcPr>
            <w:tcW w:w="526" w:type="dxa"/>
            <w:vAlign w:val="center"/>
          </w:tcPr>
          <w:p w:rsidR="00F775EB" w:rsidRPr="007F6AFF" w:rsidRDefault="00F775EB" w:rsidP="007F6AFF">
            <w:pPr>
              <w:jc w:val="center"/>
              <w:rPr>
                <w:b/>
                <w:sz w:val="28"/>
                <w:szCs w:val="28"/>
              </w:rPr>
            </w:pPr>
            <w:r w:rsidRPr="007F6AFF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F775EB" w:rsidRPr="007F6AFF" w:rsidRDefault="00F775EB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F775EB" w:rsidRPr="007B568B" w:rsidRDefault="00F775EB" w:rsidP="007B568B">
      <w:pPr>
        <w:rPr>
          <w:rFonts w:ascii="宋体"/>
          <w:sz w:val="28"/>
          <w:szCs w:val="28"/>
        </w:rPr>
      </w:pPr>
    </w:p>
    <w:sectPr w:rsidR="00F775EB" w:rsidRPr="007B568B" w:rsidSect="007B568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5EB" w:rsidRDefault="00F775EB" w:rsidP="00E67E89">
      <w:r>
        <w:separator/>
      </w:r>
    </w:p>
  </w:endnote>
  <w:endnote w:type="continuationSeparator" w:id="0">
    <w:p w:rsidR="00F775EB" w:rsidRDefault="00F775EB" w:rsidP="00E67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EB" w:rsidRDefault="00F775EB" w:rsidP="00E67E89">
    <w:pPr>
      <w:pStyle w:val="Footer"/>
      <w:jc w:val="both"/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5EB" w:rsidRDefault="00F775EB" w:rsidP="00E67E89">
      <w:r>
        <w:separator/>
      </w:r>
    </w:p>
  </w:footnote>
  <w:footnote w:type="continuationSeparator" w:id="0">
    <w:p w:rsidR="00F775EB" w:rsidRDefault="00F775EB" w:rsidP="00E67E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D822005"/>
    <w:multiLevelType w:val="hybridMultilevel"/>
    <w:tmpl w:val="8C7AC4A2"/>
    <w:lvl w:ilvl="0" w:tplc="F0404C9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10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0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B7847"/>
    <w:rsid w:val="000C6FFF"/>
    <w:rsid w:val="000D3288"/>
    <w:rsid w:val="000D42F2"/>
    <w:rsid w:val="0011023C"/>
    <w:rsid w:val="00115B7C"/>
    <w:rsid w:val="00131737"/>
    <w:rsid w:val="0017141F"/>
    <w:rsid w:val="00190E74"/>
    <w:rsid w:val="001E1783"/>
    <w:rsid w:val="0021108F"/>
    <w:rsid w:val="00224681"/>
    <w:rsid w:val="00284844"/>
    <w:rsid w:val="00290FDF"/>
    <w:rsid w:val="002B0DAF"/>
    <w:rsid w:val="002D5E1D"/>
    <w:rsid w:val="002E17C0"/>
    <w:rsid w:val="002F7C06"/>
    <w:rsid w:val="00307B69"/>
    <w:rsid w:val="003121B6"/>
    <w:rsid w:val="00312C08"/>
    <w:rsid w:val="00322CB9"/>
    <w:rsid w:val="00382C8C"/>
    <w:rsid w:val="003B010B"/>
    <w:rsid w:val="003B49B5"/>
    <w:rsid w:val="003F60B6"/>
    <w:rsid w:val="004178CD"/>
    <w:rsid w:val="00424C2D"/>
    <w:rsid w:val="00427C13"/>
    <w:rsid w:val="00427DDA"/>
    <w:rsid w:val="004364D4"/>
    <w:rsid w:val="00451278"/>
    <w:rsid w:val="004727B4"/>
    <w:rsid w:val="00491ABB"/>
    <w:rsid w:val="0049265B"/>
    <w:rsid w:val="004A6980"/>
    <w:rsid w:val="004D49CD"/>
    <w:rsid w:val="004E147B"/>
    <w:rsid w:val="004E4B4B"/>
    <w:rsid w:val="00504C87"/>
    <w:rsid w:val="00520C7B"/>
    <w:rsid w:val="00524796"/>
    <w:rsid w:val="0054508A"/>
    <w:rsid w:val="00545508"/>
    <w:rsid w:val="005473DE"/>
    <w:rsid w:val="00557828"/>
    <w:rsid w:val="00562BB2"/>
    <w:rsid w:val="005A027E"/>
    <w:rsid w:val="00600480"/>
    <w:rsid w:val="00603224"/>
    <w:rsid w:val="0064711A"/>
    <w:rsid w:val="00670E6C"/>
    <w:rsid w:val="00672E26"/>
    <w:rsid w:val="00674408"/>
    <w:rsid w:val="00687391"/>
    <w:rsid w:val="006C007E"/>
    <w:rsid w:val="006F13D5"/>
    <w:rsid w:val="006F529E"/>
    <w:rsid w:val="006F63B8"/>
    <w:rsid w:val="0074149B"/>
    <w:rsid w:val="00746DB5"/>
    <w:rsid w:val="00776DB4"/>
    <w:rsid w:val="00796207"/>
    <w:rsid w:val="00797F8E"/>
    <w:rsid w:val="007A322C"/>
    <w:rsid w:val="007B568B"/>
    <w:rsid w:val="007F6AFF"/>
    <w:rsid w:val="00806504"/>
    <w:rsid w:val="00811088"/>
    <w:rsid w:val="00813A73"/>
    <w:rsid w:val="00833237"/>
    <w:rsid w:val="008344FA"/>
    <w:rsid w:val="00850FC2"/>
    <w:rsid w:val="0087578B"/>
    <w:rsid w:val="008A526D"/>
    <w:rsid w:val="008D64D2"/>
    <w:rsid w:val="008E45D9"/>
    <w:rsid w:val="00906AD2"/>
    <w:rsid w:val="00914850"/>
    <w:rsid w:val="009216F7"/>
    <w:rsid w:val="00933EDC"/>
    <w:rsid w:val="009403CB"/>
    <w:rsid w:val="00964830"/>
    <w:rsid w:val="0097402C"/>
    <w:rsid w:val="009C52EF"/>
    <w:rsid w:val="009F47E2"/>
    <w:rsid w:val="00A007DF"/>
    <w:rsid w:val="00A15EF0"/>
    <w:rsid w:val="00A400B5"/>
    <w:rsid w:val="00A56A54"/>
    <w:rsid w:val="00A65392"/>
    <w:rsid w:val="00A90ABF"/>
    <w:rsid w:val="00A94488"/>
    <w:rsid w:val="00AB27DF"/>
    <w:rsid w:val="00AB3A6D"/>
    <w:rsid w:val="00AB4993"/>
    <w:rsid w:val="00AC391B"/>
    <w:rsid w:val="00AD6B7E"/>
    <w:rsid w:val="00AE30B6"/>
    <w:rsid w:val="00AE3C48"/>
    <w:rsid w:val="00AF204F"/>
    <w:rsid w:val="00AF58B4"/>
    <w:rsid w:val="00AF664F"/>
    <w:rsid w:val="00B10B26"/>
    <w:rsid w:val="00B13DA5"/>
    <w:rsid w:val="00B21D0C"/>
    <w:rsid w:val="00B32866"/>
    <w:rsid w:val="00B33D4F"/>
    <w:rsid w:val="00B4093F"/>
    <w:rsid w:val="00B45200"/>
    <w:rsid w:val="00B46C46"/>
    <w:rsid w:val="00BA38A1"/>
    <w:rsid w:val="00BC638A"/>
    <w:rsid w:val="00BE32A9"/>
    <w:rsid w:val="00BF1192"/>
    <w:rsid w:val="00C81E0C"/>
    <w:rsid w:val="00C87305"/>
    <w:rsid w:val="00CA1E87"/>
    <w:rsid w:val="00CE7CCA"/>
    <w:rsid w:val="00CF4354"/>
    <w:rsid w:val="00D87CED"/>
    <w:rsid w:val="00D91DC8"/>
    <w:rsid w:val="00DB5CC3"/>
    <w:rsid w:val="00E11D7D"/>
    <w:rsid w:val="00E27777"/>
    <w:rsid w:val="00E5348B"/>
    <w:rsid w:val="00E67E89"/>
    <w:rsid w:val="00E74B44"/>
    <w:rsid w:val="00E77CAE"/>
    <w:rsid w:val="00EB3737"/>
    <w:rsid w:val="00F20C4C"/>
    <w:rsid w:val="00F23A26"/>
    <w:rsid w:val="00F44605"/>
    <w:rsid w:val="00F4571A"/>
    <w:rsid w:val="00F673B8"/>
    <w:rsid w:val="00F75412"/>
    <w:rsid w:val="00F775EB"/>
    <w:rsid w:val="00FC3170"/>
    <w:rsid w:val="00FC39C6"/>
    <w:rsid w:val="00FE3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B4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328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7E8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7E89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E67E8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E67E8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67E8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E8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AB4993"/>
    <w:pPr>
      <w:ind w:firstLineChars="200" w:firstLine="420"/>
    </w:pPr>
  </w:style>
  <w:style w:type="paragraph" w:styleId="NoSpacing">
    <w:name w:val="No Spacing"/>
    <w:uiPriority w:val="99"/>
    <w:qFormat/>
    <w:rsid w:val="002B0DAF"/>
    <w:pPr>
      <w:widowControl w:val="0"/>
      <w:jc w:val="both"/>
    </w:pPr>
  </w:style>
  <w:style w:type="paragraph" w:styleId="BodyText3">
    <w:name w:val="Body Text 3"/>
    <w:basedOn w:val="Normal"/>
    <w:link w:val="BodyText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1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3</Pages>
  <Words>152</Words>
  <Characters>872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</cp:lastModifiedBy>
  <cp:revision>11</cp:revision>
  <cp:lastPrinted>2016-11-14T06:05:00Z</cp:lastPrinted>
  <dcterms:created xsi:type="dcterms:W3CDTF">2016-11-07T06:33:00Z</dcterms:created>
  <dcterms:modified xsi:type="dcterms:W3CDTF">2016-11-19T07:22:00Z</dcterms:modified>
</cp:coreProperties>
</file>