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BF" w:rsidRDefault="00D378BF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D378BF" w:rsidRDefault="00D378BF" w:rsidP="00933EDC">
      <w:pPr>
        <w:jc w:val="center"/>
        <w:rPr>
          <w:sz w:val="32"/>
          <w:szCs w:val="32"/>
        </w:rPr>
      </w:pPr>
    </w:p>
    <w:p w:rsidR="00D378BF" w:rsidRDefault="00D378B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D378BF" w:rsidRDefault="00D378B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D378BF" w:rsidRPr="00933EDC" w:rsidRDefault="00D378BF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D378BF" w:rsidRPr="00933EDC" w:rsidRDefault="00D378BF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D378BF" w:rsidRDefault="00D378BF" w:rsidP="00933EDC">
      <w:pPr>
        <w:jc w:val="center"/>
        <w:rPr>
          <w:sz w:val="30"/>
          <w:szCs w:val="30"/>
        </w:rPr>
      </w:pPr>
    </w:p>
    <w:p w:rsidR="00D378BF" w:rsidRDefault="00D378BF" w:rsidP="00933EDC">
      <w:pPr>
        <w:jc w:val="center"/>
        <w:rPr>
          <w:sz w:val="30"/>
          <w:szCs w:val="30"/>
        </w:rPr>
      </w:pPr>
    </w:p>
    <w:p w:rsidR="00D378BF" w:rsidRPr="00E67E89" w:rsidRDefault="00D378BF" w:rsidP="00933EDC">
      <w:pPr>
        <w:jc w:val="center"/>
        <w:rPr>
          <w:sz w:val="30"/>
          <w:szCs w:val="30"/>
        </w:rPr>
      </w:pPr>
    </w:p>
    <w:p w:rsidR="00D378BF" w:rsidRDefault="00D378BF" w:rsidP="004672BE">
      <w:pPr>
        <w:ind w:firstLineChars="450" w:firstLine="3168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>高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>军</w:t>
      </w:r>
      <w:r w:rsidRPr="00933EDC">
        <w:rPr>
          <w:sz w:val="28"/>
          <w:szCs w:val="28"/>
          <w:u w:val="single"/>
        </w:rPr>
        <w:t xml:space="preserve">                </w:t>
      </w:r>
    </w:p>
    <w:p w:rsidR="00D378BF" w:rsidRPr="00E67E89" w:rsidRDefault="00D378BF" w:rsidP="004672BE">
      <w:pPr>
        <w:ind w:firstLineChars="450" w:firstLine="31680"/>
        <w:jc w:val="left"/>
        <w:rPr>
          <w:sz w:val="28"/>
          <w:szCs w:val="28"/>
        </w:rPr>
      </w:pPr>
    </w:p>
    <w:p w:rsidR="00D378BF" w:rsidRDefault="00D378BF" w:rsidP="00933EDC">
      <w:pPr>
        <w:jc w:val="left"/>
        <w:rPr>
          <w:sz w:val="28"/>
          <w:szCs w:val="28"/>
        </w:rPr>
      </w:pPr>
    </w:p>
    <w:p w:rsidR="00D378BF" w:rsidRDefault="00D378BF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2016</w:t>
      </w:r>
      <w:r>
        <w:rPr>
          <w:rFonts w:hint="eastAsia"/>
          <w:sz w:val="28"/>
          <w:szCs w:val="28"/>
          <w:u w:val="single"/>
        </w:rPr>
        <w:t>年</w:t>
      </w:r>
      <w:r>
        <w:rPr>
          <w:sz w:val="28"/>
          <w:szCs w:val="28"/>
          <w:u w:val="single"/>
        </w:rPr>
        <w:t>11</w:t>
      </w:r>
      <w:r>
        <w:rPr>
          <w:rFonts w:hint="eastAsia"/>
          <w:sz w:val="28"/>
          <w:szCs w:val="28"/>
          <w:u w:val="single"/>
        </w:rPr>
        <w:t>月</w:t>
      </w:r>
      <w:r>
        <w:rPr>
          <w:sz w:val="28"/>
          <w:szCs w:val="28"/>
          <w:u w:val="single"/>
        </w:rPr>
        <w:t>10</w:t>
      </w:r>
      <w:r>
        <w:rPr>
          <w:rFonts w:hint="eastAsia"/>
          <w:sz w:val="28"/>
          <w:szCs w:val="28"/>
          <w:u w:val="single"/>
        </w:rPr>
        <w:t>号</w:t>
      </w:r>
      <w:r>
        <w:rPr>
          <w:sz w:val="28"/>
          <w:szCs w:val="28"/>
          <w:u w:val="single"/>
        </w:rPr>
        <w:t xml:space="preserve">        </w:t>
      </w:r>
      <w:r w:rsidRPr="00933EDC">
        <w:rPr>
          <w:sz w:val="28"/>
          <w:szCs w:val="28"/>
          <w:u w:val="single"/>
        </w:rPr>
        <w:t xml:space="preserve">  </w:t>
      </w:r>
    </w:p>
    <w:p w:rsidR="00D378BF" w:rsidRDefault="00D378BF" w:rsidP="00933EDC">
      <w:pPr>
        <w:jc w:val="left"/>
        <w:rPr>
          <w:sz w:val="28"/>
          <w:szCs w:val="28"/>
        </w:rPr>
      </w:pPr>
    </w:p>
    <w:p w:rsidR="00D378BF" w:rsidRDefault="00D378BF" w:rsidP="00933EDC">
      <w:pPr>
        <w:jc w:val="left"/>
        <w:rPr>
          <w:sz w:val="28"/>
          <w:szCs w:val="28"/>
        </w:rPr>
      </w:pPr>
    </w:p>
    <w:p w:rsidR="00D378BF" w:rsidRDefault="00D378BF" w:rsidP="00933EDC">
      <w:pPr>
        <w:jc w:val="left"/>
        <w:rPr>
          <w:sz w:val="28"/>
          <w:szCs w:val="28"/>
        </w:rPr>
      </w:pPr>
    </w:p>
    <w:p w:rsidR="00D378BF" w:rsidRDefault="00D378BF" w:rsidP="00933EDC">
      <w:pPr>
        <w:jc w:val="left"/>
        <w:rPr>
          <w:sz w:val="28"/>
          <w:szCs w:val="28"/>
        </w:rPr>
      </w:pPr>
    </w:p>
    <w:p w:rsidR="00D378BF" w:rsidRDefault="00D378BF" w:rsidP="00933EDC">
      <w:pPr>
        <w:jc w:val="left"/>
        <w:rPr>
          <w:sz w:val="28"/>
          <w:szCs w:val="28"/>
        </w:rPr>
      </w:pPr>
    </w:p>
    <w:p w:rsidR="00D378BF" w:rsidRPr="00E67E89" w:rsidRDefault="00D378BF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D378BF" w:rsidRPr="002F7C06" w:rsidRDefault="00D378BF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1"/>
          <w:attr w:name="Year" w:val="2016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D378BF" w:rsidRPr="00307B69" w:rsidRDefault="00D378BF" w:rsidP="00307B69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D378BF" w:rsidRPr="00265E0A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D378BF" w:rsidRPr="002F604D" w:rsidRDefault="00D378BF" w:rsidP="0021108F">
            <w:pPr>
              <w:jc w:val="center"/>
            </w:pPr>
            <w:r w:rsidRPr="002F604D">
              <w:rPr>
                <w:rFonts w:hint="eastAsia"/>
                <w:sz w:val="28"/>
                <w:szCs w:val="28"/>
              </w:rPr>
              <w:t>高</w:t>
            </w:r>
            <w:r>
              <w:rPr>
                <w:sz w:val="28"/>
                <w:szCs w:val="28"/>
              </w:rPr>
              <w:t xml:space="preserve"> </w:t>
            </w:r>
            <w:r w:rsidRPr="002F604D">
              <w:rPr>
                <w:rFonts w:hint="eastAsia"/>
                <w:sz w:val="28"/>
                <w:szCs w:val="28"/>
              </w:rPr>
              <w:t>军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出生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378BF" w:rsidRPr="00265E0A" w:rsidRDefault="00D378BF" w:rsidP="002F604D">
            <w:r>
              <w:t>1962</w:t>
            </w:r>
            <w:r w:rsidRPr="00265E0A">
              <w:rPr>
                <w:rFonts w:hint="eastAsia"/>
              </w:rPr>
              <w:t>年</w:t>
            </w:r>
            <w:r>
              <w:t>8</w:t>
            </w:r>
            <w:r w:rsidRPr="00265E0A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>
              <w:rPr>
                <w:rFonts w:hint="eastAsia"/>
              </w:rPr>
              <w:t>大学本科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</w:tr>
      <w:tr w:rsidR="00D378BF" w:rsidRPr="00265E0A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378BF" w:rsidRPr="00265E0A" w:rsidRDefault="00D378BF" w:rsidP="0021108F"/>
        </w:tc>
      </w:tr>
      <w:tr w:rsidR="00D378BF" w:rsidRPr="00265E0A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9"/>
                <w:attr w:name="Year" w:val="2013"/>
              </w:smartTagPr>
              <w:r w:rsidRPr="00265E0A">
                <w:t>2013</w:t>
              </w:r>
              <w:r w:rsidRPr="00265E0A">
                <w:rPr>
                  <w:rFonts w:hint="eastAsia"/>
                </w:rPr>
                <w:t>年</w:t>
              </w:r>
              <w:r w:rsidRPr="00265E0A">
                <w:t>9</w:t>
              </w:r>
              <w:r w:rsidRPr="00265E0A">
                <w:rPr>
                  <w:rFonts w:hint="eastAsia"/>
                </w:rPr>
                <w:t>月</w:t>
              </w:r>
              <w:r w:rsidRPr="00265E0A">
                <w:t>1</w:t>
              </w:r>
              <w:r w:rsidRPr="00265E0A">
                <w:rPr>
                  <w:rFonts w:hint="eastAsia"/>
                </w:rPr>
                <w:t>日</w:t>
              </w:r>
            </w:smartTag>
            <w:r w:rsidRPr="00265E0A">
              <w:t xml:space="preserve">  </w:t>
            </w:r>
            <w:r w:rsidRPr="00265E0A">
              <w:rPr>
                <w:rFonts w:hint="eastAsia"/>
              </w:rPr>
              <w:t>至</w:t>
            </w:r>
            <w:r w:rsidRPr="00265E0A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265E0A">
                <w:t>2016</w:t>
              </w:r>
              <w:r w:rsidRPr="00265E0A">
                <w:rPr>
                  <w:rFonts w:hint="eastAsia"/>
                </w:rPr>
                <w:t>年</w:t>
              </w:r>
              <w:r w:rsidRPr="00265E0A">
                <w:t>8</w:t>
              </w:r>
              <w:r w:rsidRPr="00265E0A">
                <w:rPr>
                  <w:rFonts w:hint="eastAsia"/>
                </w:rPr>
                <w:t>月</w:t>
              </w:r>
              <w:r w:rsidRPr="00265E0A">
                <w:t>31</w:t>
              </w:r>
              <w:r w:rsidRPr="00265E0A">
                <w:rPr>
                  <w:rFonts w:hint="eastAsia"/>
                </w:rPr>
                <w:t>日</w:t>
              </w:r>
            </w:smartTag>
          </w:p>
        </w:tc>
      </w:tr>
      <w:tr w:rsidR="00D378BF" w:rsidRPr="00265E0A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pStyle w:val="NoSpacing"/>
            </w:pPr>
            <w:r w:rsidRPr="00265E0A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D378BF" w:rsidRPr="00265E0A" w:rsidRDefault="00D378BF" w:rsidP="0021108F">
            <w:pPr>
              <w:pStyle w:val="NoSpacing"/>
              <w:rPr>
                <w:rFonts w:ascii="宋体"/>
              </w:rPr>
            </w:pPr>
            <w:r w:rsidRPr="00265E0A">
              <w:rPr>
                <w:rFonts w:ascii="宋体" w:hAnsi="宋体"/>
              </w:rPr>
              <w:t>[  ]</w:t>
            </w:r>
            <w:r w:rsidRPr="00265E0A">
              <w:rPr>
                <w:rFonts w:hint="eastAsia"/>
              </w:rPr>
              <w:t>教学科研型</w:t>
            </w:r>
            <w:r w:rsidRPr="00265E0A">
              <w:t xml:space="preserve"> </w:t>
            </w:r>
            <w:r w:rsidRPr="00265E0A">
              <w:rPr>
                <w:rFonts w:ascii="宋体" w:hAnsi="宋体"/>
              </w:rPr>
              <w:t>[  ]</w:t>
            </w:r>
            <w:r w:rsidRPr="00265E0A">
              <w:rPr>
                <w:rFonts w:ascii="宋体" w:hAnsi="宋体" w:hint="eastAsia"/>
              </w:rPr>
              <w:t>科研为主型</w:t>
            </w:r>
            <w:r w:rsidRPr="00265E0A">
              <w:t xml:space="preserve"> </w:t>
            </w:r>
            <w:r w:rsidRPr="00265E0A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▲</w:t>
            </w:r>
            <w:r w:rsidRPr="00265E0A">
              <w:rPr>
                <w:rFonts w:ascii="宋体" w:hAnsi="宋体"/>
              </w:rPr>
              <w:t xml:space="preserve"> ]</w:t>
            </w:r>
            <w:r w:rsidRPr="00265E0A">
              <w:rPr>
                <w:rFonts w:ascii="宋体" w:hAnsi="宋体" w:hint="eastAsia"/>
              </w:rPr>
              <w:t>教学为主型</w:t>
            </w:r>
            <w:r w:rsidRPr="00265E0A">
              <w:rPr>
                <w:rFonts w:ascii="宋体" w:hAnsi="宋体"/>
              </w:rPr>
              <w:t xml:space="preserve"> [  ]</w:t>
            </w:r>
            <w:r w:rsidRPr="00265E0A">
              <w:rPr>
                <w:rFonts w:ascii="宋体" w:hAnsi="宋体" w:hint="eastAsia"/>
              </w:rPr>
              <w:t>社会服务推广型</w:t>
            </w:r>
          </w:p>
          <w:p w:rsidR="00D378BF" w:rsidRPr="00265E0A" w:rsidRDefault="00D378BF" w:rsidP="005A027E">
            <w:pPr>
              <w:widowControl/>
              <w:jc w:val="left"/>
            </w:pPr>
            <w:r w:rsidRPr="00265E0A">
              <w:rPr>
                <w:rFonts w:ascii="宋体" w:hAnsi="宋体"/>
              </w:rPr>
              <w:t>[  ]</w:t>
            </w:r>
            <w:r w:rsidRPr="00265E0A">
              <w:rPr>
                <w:rFonts w:ascii="宋体" w:hAnsi="宋体" w:hint="eastAsia"/>
              </w:rPr>
              <w:t>职员岗</w:t>
            </w:r>
            <w:r w:rsidRPr="00265E0A">
              <w:t xml:space="preserve">     </w:t>
            </w:r>
            <w:r w:rsidRPr="00265E0A">
              <w:rPr>
                <w:rFonts w:ascii="宋体" w:hAnsi="宋体"/>
              </w:rPr>
              <w:t>[  ]</w:t>
            </w:r>
            <w:r w:rsidRPr="00265E0A">
              <w:rPr>
                <w:rFonts w:ascii="宋体" w:hAnsi="宋体" w:hint="eastAsia"/>
              </w:rPr>
              <w:t>工勤岗</w:t>
            </w:r>
          </w:p>
        </w:tc>
      </w:tr>
      <w:tr w:rsidR="00D378BF" w:rsidRPr="00265E0A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D378BF" w:rsidRPr="00265E0A" w:rsidRDefault="00D378BF" w:rsidP="0021108F">
            <w:pPr>
              <w:pStyle w:val="NoSpacing"/>
            </w:pPr>
            <w:r w:rsidRPr="00265E0A">
              <w:rPr>
                <w:u w:val="single"/>
              </w:rPr>
              <w:t xml:space="preserve">  </w:t>
            </w:r>
            <w:r>
              <w:rPr>
                <w:u w:val="single"/>
              </w:rPr>
              <w:t>3</w:t>
            </w:r>
            <w:r w:rsidRPr="00265E0A">
              <w:rPr>
                <w:u w:val="single"/>
              </w:rPr>
              <w:t xml:space="preserve">  </w:t>
            </w:r>
            <w:r w:rsidRPr="00265E0A">
              <w:rPr>
                <w:rFonts w:ascii="宋体" w:hAnsi="宋体" w:hint="eastAsia"/>
              </w:rPr>
              <w:t>级岗</w:t>
            </w:r>
            <w:bookmarkStart w:id="0" w:name="_GoBack"/>
            <w:bookmarkEnd w:id="0"/>
          </w:p>
        </w:tc>
      </w:tr>
      <w:tr w:rsidR="00D378BF" w:rsidRPr="00265E0A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D378BF" w:rsidRPr="00265E0A" w:rsidRDefault="00D378BF" w:rsidP="00BA38A1">
            <w:r w:rsidRPr="00265E0A">
              <w:t xml:space="preserve">   </w:t>
            </w:r>
            <w:r w:rsidRPr="00265E0A">
              <w:rPr>
                <w:rFonts w:ascii="宋体" w:hAnsi="宋体"/>
              </w:rPr>
              <w:t xml:space="preserve">[ </w:t>
            </w:r>
            <w:r>
              <w:rPr>
                <w:rFonts w:ascii="宋体" w:hAnsi="宋体"/>
              </w:rPr>
              <w:t>4</w:t>
            </w:r>
            <w:r w:rsidRPr="00265E0A">
              <w:rPr>
                <w:rFonts w:ascii="宋体" w:hAnsi="宋体"/>
              </w:rPr>
              <w:t xml:space="preserve"> ]</w:t>
            </w:r>
            <w:r w:rsidRPr="00265E0A">
              <w:rPr>
                <w:rFonts w:ascii="宋体" w:hAnsi="宋体" w:hint="eastAsia"/>
              </w:rPr>
              <w:t>级岗</w:t>
            </w:r>
          </w:p>
        </w:tc>
      </w:tr>
      <w:tr w:rsidR="00D378BF" w:rsidRPr="00265E0A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/>
              </w:rPr>
              <w:t>2013</w:t>
            </w:r>
            <w:r w:rsidRPr="00265E0A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/>
              </w:rPr>
              <w:t>2014</w:t>
            </w:r>
            <w:r w:rsidRPr="00265E0A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/>
              </w:rPr>
              <w:t>2015</w:t>
            </w:r>
            <w:r w:rsidRPr="00265E0A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</w:tr>
      <w:tr w:rsidR="00D378BF" w:rsidRPr="00265E0A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r w:rsidRPr="00265E0A">
              <w:rPr>
                <w:rFonts w:ascii="宋体" w:hAnsi="宋体"/>
              </w:rPr>
              <w:t>2013-2014</w:t>
            </w:r>
            <w:r w:rsidRPr="00265E0A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r>
              <w:t>B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/>
              </w:rPr>
              <w:t>2014-2015</w:t>
            </w:r>
            <w:r w:rsidRPr="00265E0A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r w:rsidRPr="00265E0A">
              <w:rPr>
                <w:rFonts w:ascii="宋体" w:hAnsi="宋体"/>
              </w:rPr>
              <w:t>2015-2016</w:t>
            </w:r>
            <w:r w:rsidRPr="00265E0A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r>
              <w:rPr>
                <w:rFonts w:hint="eastAsia"/>
              </w:rPr>
              <w:t>工伤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8BF" w:rsidRPr="00265E0A" w:rsidRDefault="00D378BF" w:rsidP="0021108F">
            <w:r w:rsidRPr="00265E0A">
              <w:rPr>
                <w:rFonts w:hint="eastAsia"/>
              </w:rPr>
              <w:t>聘期</w:t>
            </w:r>
          </w:p>
          <w:p w:rsidR="00D378BF" w:rsidRPr="00265E0A" w:rsidRDefault="00D378BF" w:rsidP="0021108F">
            <w:r w:rsidRPr="00265E0A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r>
              <w:t>B</w:t>
            </w:r>
          </w:p>
        </w:tc>
      </w:tr>
      <w:tr w:rsidR="00D378BF" w:rsidRPr="00265E0A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教学</w:t>
            </w:r>
          </w:p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675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科研</w:t>
            </w:r>
          </w:p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40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9F47E2">
            <w:pPr>
              <w:jc w:val="center"/>
            </w:pPr>
            <w:r w:rsidRPr="00265E0A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r>
              <w:t>3</w:t>
            </w:r>
          </w:p>
        </w:tc>
      </w:tr>
      <w:tr w:rsidR="00D378BF" w:rsidRPr="00265E0A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教学</w:t>
            </w:r>
          </w:p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960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科研</w:t>
            </w:r>
          </w:p>
          <w:p w:rsidR="00D378BF" w:rsidRPr="00265E0A" w:rsidRDefault="00D378BF" w:rsidP="0021108F">
            <w:pPr>
              <w:rPr>
                <w:rFonts w:ascii="宋体"/>
              </w:rPr>
            </w:pPr>
            <w:r w:rsidRPr="00265E0A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120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9F47E2">
            <w:pPr>
              <w:jc w:val="center"/>
            </w:pPr>
            <w:r w:rsidRPr="00265E0A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r>
              <w:t>0.6</w:t>
            </w:r>
          </w:p>
        </w:tc>
      </w:tr>
      <w:tr w:rsidR="00D378BF" w:rsidRPr="00265E0A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团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队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工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本人所发挥的作用</w:t>
            </w:r>
          </w:p>
        </w:tc>
      </w:tr>
      <w:tr w:rsidR="00D378BF" w:rsidRPr="00265E0A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D378BF" w:rsidRPr="00265E0A" w:rsidRDefault="00D378BF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D378BF" w:rsidRPr="00265E0A" w:rsidRDefault="00D378BF" w:rsidP="0021108F"/>
        </w:tc>
      </w:tr>
      <w:tr w:rsidR="00D378BF" w:rsidRPr="00265E0A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D378BF" w:rsidRPr="00265E0A" w:rsidRDefault="00D378BF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D378BF" w:rsidRPr="00265E0A" w:rsidRDefault="00D378BF" w:rsidP="0021108F"/>
        </w:tc>
      </w:tr>
      <w:tr w:rsidR="00D378BF" w:rsidRPr="00265E0A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D378BF" w:rsidRPr="00265E0A" w:rsidRDefault="00D378BF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D378BF" w:rsidRPr="00265E0A" w:rsidRDefault="00D378BF" w:rsidP="0021108F"/>
        </w:tc>
      </w:tr>
      <w:tr w:rsidR="00D378BF" w:rsidRPr="00265E0A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非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教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学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工</w:t>
            </w:r>
          </w:p>
          <w:p w:rsidR="00D378BF" w:rsidRPr="00265E0A" w:rsidRDefault="00D378BF" w:rsidP="0021108F">
            <w:pPr>
              <w:jc w:val="center"/>
            </w:pPr>
            <w:r w:rsidRPr="00265E0A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D378BF" w:rsidRPr="00265E0A" w:rsidRDefault="00D378BF" w:rsidP="0021108F">
            <w:r w:rsidRPr="00265E0A">
              <w:rPr>
                <w:rFonts w:hint="eastAsia"/>
              </w:rPr>
              <w:t>体质测试、运动会、军训、训练等其他非教学工作</w:t>
            </w:r>
          </w:p>
        </w:tc>
      </w:tr>
      <w:tr w:rsidR="00D378BF" w:rsidRPr="00265E0A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D378BF" w:rsidRPr="00265E0A" w:rsidRDefault="00D378BF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D378BF" w:rsidRDefault="00D378BF" w:rsidP="0021108F"/>
          <w:p w:rsidR="00D378BF" w:rsidRDefault="00D378BF" w:rsidP="00A65307">
            <w:pPr>
              <w:ind w:firstLine="420"/>
            </w:pPr>
            <w:r>
              <w:rPr>
                <w:rFonts w:hint="eastAsia"/>
              </w:rPr>
              <w:t>每年按照部门分配的大学生体质测试工作，保质保量地完成。</w:t>
            </w:r>
          </w:p>
          <w:p w:rsidR="00D378BF" w:rsidRPr="00A65307" w:rsidRDefault="00D378BF" w:rsidP="00A65307">
            <w:pPr>
              <w:ind w:firstLine="420"/>
            </w:pPr>
            <w:r>
              <w:rPr>
                <w:rFonts w:hint="eastAsia"/>
              </w:rPr>
              <w:t>参与了</w:t>
            </w:r>
            <w:r>
              <w:t>2013</w:t>
            </w:r>
            <w:r>
              <w:rPr>
                <w:rFonts w:hint="eastAsia"/>
              </w:rPr>
              <w:t>年、</w:t>
            </w:r>
            <w:r>
              <w:t>2014</w:t>
            </w:r>
            <w:r>
              <w:rPr>
                <w:rFonts w:hint="eastAsia"/>
              </w:rPr>
              <w:t>年、</w:t>
            </w:r>
            <w:r>
              <w:t>2015</w:t>
            </w:r>
            <w:r>
              <w:rPr>
                <w:rFonts w:hint="eastAsia"/>
              </w:rPr>
              <w:t>年的学校运动会工作。</w:t>
            </w:r>
          </w:p>
        </w:tc>
      </w:tr>
    </w:tbl>
    <w:p w:rsidR="00D378BF" w:rsidRPr="005A027E" w:rsidRDefault="00D378BF" w:rsidP="005A027E">
      <w:pPr>
        <w:rPr>
          <w:b/>
          <w:sz w:val="28"/>
          <w:szCs w:val="28"/>
        </w:rPr>
      </w:pPr>
    </w:p>
    <w:p w:rsidR="00D378BF" w:rsidRDefault="00D378BF" w:rsidP="00670E6C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D378BF" w:rsidRPr="00265E0A" w:rsidTr="003B010B">
        <w:trPr>
          <w:trHeight w:val="1630"/>
        </w:trPr>
        <w:tc>
          <w:tcPr>
            <w:tcW w:w="8506" w:type="dxa"/>
          </w:tcPr>
          <w:p w:rsidR="00D378BF" w:rsidRPr="00265E0A" w:rsidRDefault="00D378BF" w:rsidP="00D378BF">
            <w:pPr>
              <w:ind w:leftChars="229" w:left="31680"/>
              <w:rPr>
                <w:sz w:val="28"/>
                <w:szCs w:val="28"/>
              </w:rPr>
            </w:pPr>
            <w:r w:rsidRPr="00265E0A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 w:rsidRPr="00265E0A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3</w:t>
            </w:r>
            <w:r w:rsidRPr="00265E0A">
              <w:rPr>
                <w:sz w:val="28"/>
                <w:szCs w:val="28"/>
                <w:u w:val="single"/>
              </w:rPr>
              <w:t xml:space="preserve"> </w:t>
            </w:r>
            <w:r w:rsidRPr="00265E0A">
              <w:rPr>
                <w:rFonts w:hint="eastAsia"/>
                <w:sz w:val="28"/>
                <w:szCs w:val="28"/>
              </w:rPr>
              <w:t>级岗，完成部聘</w:t>
            </w:r>
          </w:p>
          <w:p w:rsidR="00D378BF" w:rsidRPr="00265E0A" w:rsidRDefault="00D378BF" w:rsidP="003B010B">
            <w:pPr>
              <w:rPr>
                <w:sz w:val="28"/>
                <w:szCs w:val="28"/>
              </w:rPr>
            </w:pPr>
            <w:r w:rsidRPr="00265E0A">
              <w:rPr>
                <w:rFonts w:hint="eastAsia"/>
                <w:sz w:val="28"/>
                <w:szCs w:val="28"/>
              </w:rPr>
              <w:t>岗位所要求的</w:t>
            </w:r>
            <w:r w:rsidRPr="00265E0A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>6</w:t>
            </w:r>
            <w:r w:rsidRPr="00265E0A">
              <w:rPr>
                <w:sz w:val="28"/>
                <w:szCs w:val="28"/>
                <w:u w:val="single"/>
              </w:rPr>
              <w:t xml:space="preserve">  </w:t>
            </w:r>
            <w:r w:rsidRPr="00265E0A">
              <w:rPr>
                <w:rFonts w:hint="eastAsia"/>
                <w:sz w:val="28"/>
                <w:szCs w:val="28"/>
              </w:rPr>
              <w:t>项，具体为：</w:t>
            </w:r>
          </w:p>
          <w:p w:rsidR="00D378BF" w:rsidRPr="002F604D" w:rsidRDefault="00D378BF" w:rsidP="00D378BF">
            <w:pPr>
              <w:ind w:leftChars="-21" w:left="31680" w:firstLineChars="250" w:firstLine="31680"/>
              <w:rPr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</w:rPr>
              <w:t>1.</w:t>
            </w:r>
            <w:r>
              <w:rPr>
                <w:rFonts w:ascii="宋体" w:hAnsi="宋体"/>
                <w:sz w:val="28"/>
              </w:rPr>
              <w:t xml:space="preserve"> </w:t>
            </w:r>
            <w:r w:rsidRPr="002F604D">
              <w:rPr>
                <w:rFonts w:ascii="宋体" w:hAnsi="宋体" w:hint="eastAsia"/>
                <w:kern w:val="0"/>
                <w:sz w:val="28"/>
              </w:rPr>
              <w:t>科研到账经费</w:t>
            </w:r>
            <w:r w:rsidRPr="002F604D">
              <w:rPr>
                <w:rFonts w:ascii="宋体" w:hAnsi="宋体"/>
                <w:kern w:val="0"/>
                <w:sz w:val="28"/>
              </w:rPr>
              <w:t>6</w:t>
            </w:r>
            <w:r w:rsidRPr="002F604D">
              <w:rPr>
                <w:rFonts w:ascii="宋体" w:hAnsi="宋体" w:hint="eastAsia"/>
                <w:kern w:val="0"/>
                <w:sz w:val="28"/>
              </w:rPr>
              <w:t>万</w:t>
            </w:r>
            <w:r>
              <w:rPr>
                <w:rFonts w:ascii="宋体" w:hAnsi="宋体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kern w:val="0"/>
                <w:sz w:val="28"/>
              </w:rPr>
              <w:t>完成两个横向课题</w:t>
            </w:r>
            <w:r>
              <w:rPr>
                <w:rFonts w:ascii="宋体" w:hAnsi="宋体"/>
                <w:kern w:val="0"/>
                <w:sz w:val="28"/>
              </w:rPr>
              <w:t>)</w:t>
            </w:r>
            <w:r>
              <w:rPr>
                <w:rFonts w:ascii="宋体" w:hAnsi="宋体" w:hint="eastAsia"/>
                <w:kern w:val="0"/>
                <w:sz w:val="28"/>
              </w:rPr>
              <w:t>。</w:t>
            </w:r>
          </w:p>
          <w:p w:rsidR="00D378BF" w:rsidRPr="002F604D" w:rsidRDefault="00D378BF" w:rsidP="005A027E">
            <w:pPr>
              <w:ind w:left="-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</w:t>
            </w:r>
            <w:r w:rsidRPr="00763904">
              <w:rPr>
                <w:rFonts w:ascii="宋体" w:hAnsi="宋体"/>
                <w:color w:val="FF0000"/>
                <w:sz w:val="28"/>
              </w:rPr>
              <w:t xml:space="preserve"> </w:t>
            </w:r>
            <w:r w:rsidRPr="002F604D">
              <w:rPr>
                <w:rFonts w:ascii="宋体" w:hAnsi="宋体" w:hint="eastAsia"/>
                <w:sz w:val="28"/>
              </w:rPr>
              <w:t>协助部门领导负责</w:t>
            </w:r>
            <w:r w:rsidRPr="002F604D">
              <w:rPr>
                <w:rFonts w:ascii="宋体" w:hAnsi="宋体" w:hint="eastAsia"/>
                <w:kern w:val="0"/>
                <w:sz w:val="28"/>
              </w:rPr>
              <w:t>公共体育课课程建设（包括军事理论课课程），在教学中发挥榜样示范。</w:t>
            </w:r>
          </w:p>
          <w:p w:rsidR="00D378BF" w:rsidRPr="00265E0A" w:rsidRDefault="00D378BF" w:rsidP="005A027E">
            <w:pPr>
              <w:ind w:left="-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</w:t>
            </w:r>
            <w:r w:rsidRPr="00763904">
              <w:rPr>
                <w:rFonts w:ascii="宋体" w:hAnsi="宋体"/>
                <w:color w:val="FF0000"/>
                <w:sz w:val="28"/>
              </w:rPr>
              <w:t xml:space="preserve"> </w:t>
            </w:r>
            <w:r w:rsidRPr="002F604D">
              <w:rPr>
                <w:rFonts w:ascii="宋体" w:hAnsi="宋体" w:hint="eastAsia"/>
                <w:sz w:val="28"/>
              </w:rPr>
              <w:t>完成体军部安排的教学任务和“学生体质健康”测试工作。</w:t>
            </w:r>
          </w:p>
          <w:p w:rsidR="00D378BF" w:rsidRPr="00265E0A" w:rsidRDefault="00D378BF" w:rsidP="005A027E">
            <w:pPr>
              <w:ind w:left="-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4.</w:t>
            </w:r>
            <w:r w:rsidRPr="00763904">
              <w:rPr>
                <w:rFonts w:ascii="宋体" w:hAnsi="宋体"/>
                <w:color w:val="FF0000"/>
                <w:kern w:val="0"/>
                <w:sz w:val="28"/>
              </w:rPr>
              <w:t xml:space="preserve"> </w:t>
            </w:r>
            <w:r w:rsidRPr="002F604D">
              <w:rPr>
                <w:rFonts w:ascii="宋体" w:hAnsi="宋体" w:hint="eastAsia"/>
                <w:kern w:val="0"/>
                <w:sz w:val="28"/>
              </w:rPr>
              <w:t>协助部</w:t>
            </w:r>
            <w:r w:rsidRPr="002F604D">
              <w:rPr>
                <w:rFonts w:ascii="宋体" w:hAnsi="宋体" w:hint="eastAsia"/>
                <w:sz w:val="28"/>
              </w:rPr>
              <w:t>门</w:t>
            </w:r>
            <w:r w:rsidRPr="002F604D">
              <w:rPr>
                <w:rFonts w:ascii="宋体" w:hAnsi="宋体" w:hint="eastAsia"/>
                <w:kern w:val="0"/>
                <w:sz w:val="28"/>
              </w:rPr>
              <w:t>领导开展</w:t>
            </w:r>
            <w:r w:rsidRPr="002F604D">
              <w:rPr>
                <w:rFonts w:ascii="宋体" w:hAnsi="宋体" w:hint="eastAsia"/>
                <w:spacing w:val="-4"/>
                <w:kern w:val="0"/>
                <w:sz w:val="28"/>
              </w:rPr>
              <w:t>体育课程的教学督导工作。</w:t>
            </w:r>
          </w:p>
          <w:p w:rsidR="00D378BF" w:rsidRPr="00265E0A" w:rsidRDefault="00D378BF" w:rsidP="00A65307">
            <w:pPr>
              <w:ind w:left="-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5.</w:t>
            </w:r>
            <w:r w:rsidRPr="00763904">
              <w:rPr>
                <w:rFonts w:ascii="宋体" w:hAnsi="宋体"/>
                <w:color w:val="FF0000"/>
                <w:kern w:val="0"/>
                <w:sz w:val="28"/>
              </w:rPr>
              <w:t xml:space="preserve"> </w:t>
            </w:r>
            <w:r w:rsidRPr="002F604D">
              <w:rPr>
                <w:rFonts w:ascii="宋体" w:hAnsi="宋体" w:hint="eastAsia"/>
                <w:kern w:val="0"/>
                <w:sz w:val="28"/>
              </w:rPr>
              <w:t>组织开展公共体育课教学研究工作，</w:t>
            </w:r>
            <w:r w:rsidRPr="002F604D">
              <w:rPr>
                <w:rFonts w:ascii="宋体" w:hAnsi="宋体" w:hint="eastAsia"/>
                <w:sz w:val="28"/>
              </w:rPr>
              <w:t>指导教师开展教学改革与研究。</w:t>
            </w:r>
            <w:r>
              <w:rPr>
                <w:sz w:val="28"/>
                <w:szCs w:val="28"/>
              </w:rPr>
              <w:t>6.</w:t>
            </w:r>
            <w:r w:rsidRPr="001506D1">
              <w:rPr>
                <w:rFonts w:ascii="宋体" w:hAnsi="宋体"/>
                <w:color w:val="FF0000"/>
                <w:sz w:val="28"/>
              </w:rPr>
              <w:t xml:space="preserve"> </w:t>
            </w:r>
            <w:r w:rsidRPr="00A65307">
              <w:rPr>
                <w:rFonts w:ascii="宋体" w:hAnsi="宋体" w:hint="eastAsia"/>
                <w:sz w:val="28"/>
              </w:rPr>
              <w:t>完成部门领导布置的工作。</w:t>
            </w:r>
          </w:p>
        </w:tc>
      </w:tr>
    </w:tbl>
    <w:p w:rsidR="00D378BF" w:rsidRDefault="00D378BF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7889"/>
      </w:tblGrid>
      <w:tr w:rsidR="00D378BF" w:rsidRPr="00265E0A" w:rsidTr="00265E0A">
        <w:trPr>
          <w:trHeight w:val="5148"/>
        </w:trPr>
        <w:tc>
          <w:tcPr>
            <w:tcW w:w="526" w:type="dxa"/>
            <w:vAlign w:val="center"/>
          </w:tcPr>
          <w:p w:rsidR="00D378BF" w:rsidRPr="00265E0A" w:rsidRDefault="00D378BF" w:rsidP="00265E0A">
            <w:pPr>
              <w:jc w:val="center"/>
              <w:rPr>
                <w:b/>
                <w:sz w:val="28"/>
                <w:szCs w:val="28"/>
              </w:rPr>
            </w:pPr>
            <w:r w:rsidRPr="00265E0A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D378BF" w:rsidRDefault="00D378BF" w:rsidP="00D378BF">
            <w:pPr>
              <w:ind w:firstLineChars="200" w:firstLine="31680"/>
              <w:rPr>
                <w:sz w:val="28"/>
                <w:szCs w:val="28"/>
              </w:rPr>
            </w:pPr>
          </w:p>
          <w:p w:rsidR="00D378BF" w:rsidRPr="00265E0A" w:rsidRDefault="00D378BF" w:rsidP="00D378BF">
            <w:pPr>
              <w:ind w:firstLineChars="200" w:firstLine="31680"/>
              <w:rPr>
                <w:sz w:val="28"/>
                <w:szCs w:val="28"/>
              </w:rPr>
            </w:pPr>
            <w:r w:rsidRPr="00265E0A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D378BF" w:rsidRPr="00265E0A" w:rsidRDefault="00D378BF" w:rsidP="00D378BF">
            <w:pPr>
              <w:ind w:firstLineChars="200" w:firstLine="31680"/>
              <w:rPr>
                <w:sz w:val="28"/>
                <w:szCs w:val="28"/>
              </w:rPr>
            </w:pPr>
            <w:r w:rsidRPr="00265E0A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265E0A">
              <w:rPr>
                <w:sz w:val="28"/>
                <w:szCs w:val="28"/>
                <w:u w:val="single"/>
              </w:rPr>
              <w:t xml:space="preserve">          </w:t>
            </w:r>
            <w:r w:rsidRPr="00265E0A">
              <w:rPr>
                <w:rFonts w:hint="eastAsia"/>
                <w:sz w:val="28"/>
                <w:szCs w:val="28"/>
              </w:rPr>
              <w:t>。</w:t>
            </w:r>
          </w:p>
          <w:p w:rsidR="00D378BF" w:rsidRPr="00265E0A" w:rsidRDefault="00D378BF" w:rsidP="00290FDF">
            <w:pPr>
              <w:rPr>
                <w:sz w:val="24"/>
                <w:szCs w:val="24"/>
              </w:rPr>
            </w:pPr>
          </w:p>
          <w:p w:rsidR="00D378BF" w:rsidRPr="00265E0A" w:rsidRDefault="00D378BF" w:rsidP="00290FDF">
            <w:pPr>
              <w:rPr>
                <w:sz w:val="28"/>
                <w:szCs w:val="28"/>
              </w:rPr>
            </w:pPr>
            <w:r w:rsidRPr="00265E0A">
              <w:rPr>
                <w:rFonts w:hint="eastAsia"/>
                <w:sz w:val="28"/>
                <w:szCs w:val="28"/>
              </w:rPr>
              <w:t>考核小组组长签字：</w:t>
            </w:r>
            <w:r w:rsidRPr="00265E0A">
              <w:rPr>
                <w:sz w:val="28"/>
                <w:szCs w:val="28"/>
              </w:rPr>
              <w:t xml:space="preserve">               </w:t>
            </w:r>
            <w:r w:rsidRPr="00265E0A">
              <w:rPr>
                <w:rFonts w:hint="eastAsia"/>
                <w:sz w:val="28"/>
                <w:szCs w:val="28"/>
              </w:rPr>
              <w:t>部门（盖章）</w:t>
            </w:r>
          </w:p>
          <w:p w:rsidR="00D378BF" w:rsidRPr="00265E0A" w:rsidRDefault="00D378BF" w:rsidP="00265E0A">
            <w:pPr>
              <w:ind w:right="120"/>
              <w:jc w:val="left"/>
              <w:rPr>
                <w:sz w:val="24"/>
                <w:szCs w:val="24"/>
              </w:rPr>
            </w:pPr>
            <w:r w:rsidRPr="00265E0A">
              <w:rPr>
                <w:sz w:val="28"/>
                <w:szCs w:val="28"/>
              </w:rPr>
              <w:t xml:space="preserve">                                 </w:t>
            </w:r>
            <w:r w:rsidRPr="00265E0A">
              <w:rPr>
                <w:rFonts w:hint="eastAsia"/>
                <w:sz w:val="28"/>
                <w:szCs w:val="28"/>
              </w:rPr>
              <w:t>日期：</w:t>
            </w:r>
            <w:r w:rsidRPr="00265E0A">
              <w:rPr>
                <w:sz w:val="24"/>
                <w:szCs w:val="24"/>
              </w:rPr>
              <w:t xml:space="preserve"> </w:t>
            </w:r>
          </w:p>
        </w:tc>
      </w:tr>
      <w:tr w:rsidR="00D378BF" w:rsidRPr="00265E0A" w:rsidTr="00265E0A">
        <w:trPr>
          <w:trHeight w:val="1113"/>
        </w:trPr>
        <w:tc>
          <w:tcPr>
            <w:tcW w:w="526" w:type="dxa"/>
            <w:vAlign w:val="center"/>
          </w:tcPr>
          <w:p w:rsidR="00D378BF" w:rsidRPr="00265E0A" w:rsidRDefault="00D378BF" w:rsidP="00265E0A">
            <w:pPr>
              <w:jc w:val="center"/>
              <w:rPr>
                <w:b/>
                <w:sz w:val="28"/>
                <w:szCs w:val="28"/>
              </w:rPr>
            </w:pPr>
            <w:r w:rsidRPr="00265E0A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D378BF" w:rsidRPr="00265E0A" w:rsidRDefault="00D378BF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D378BF" w:rsidRPr="007B568B" w:rsidRDefault="00D378BF" w:rsidP="007B568B">
      <w:pPr>
        <w:rPr>
          <w:rFonts w:ascii="宋体"/>
          <w:sz w:val="28"/>
          <w:szCs w:val="28"/>
        </w:rPr>
      </w:pPr>
    </w:p>
    <w:sectPr w:rsidR="00D378BF" w:rsidRPr="007B568B" w:rsidSect="007B56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8BF" w:rsidRDefault="00D378BF" w:rsidP="00E67E89">
      <w:r>
        <w:separator/>
      </w:r>
    </w:p>
  </w:endnote>
  <w:endnote w:type="continuationSeparator" w:id="0">
    <w:p w:rsidR="00D378BF" w:rsidRDefault="00D378BF" w:rsidP="00E6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8BF" w:rsidRDefault="00D378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8BF" w:rsidRDefault="00D378BF" w:rsidP="00E67E89">
    <w:pPr>
      <w:pStyle w:val="Footer"/>
      <w:jc w:val="both"/>
    </w:pP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8BF" w:rsidRDefault="00D378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8BF" w:rsidRDefault="00D378BF" w:rsidP="00E67E89">
      <w:r>
        <w:separator/>
      </w:r>
    </w:p>
  </w:footnote>
  <w:footnote w:type="continuationSeparator" w:id="0">
    <w:p w:rsidR="00D378BF" w:rsidRDefault="00D378BF" w:rsidP="00E67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8BF" w:rsidRDefault="00D378B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8BF" w:rsidRDefault="00D378BF" w:rsidP="004672B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8BF" w:rsidRDefault="00D378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6"/>
    <w:rsid w:val="00002616"/>
    <w:rsid w:val="00005979"/>
    <w:rsid w:val="00010417"/>
    <w:rsid w:val="00014996"/>
    <w:rsid w:val="00015248"/>
    <w:rsid w:val="00016902"/>
    <w:rsid w:val="00021DAC"/>
    <w:rsid w:val="00027D78"/>
    <w:rsid w:val="00037ADB"/>
    <w:rsid w:val="00055CFD"/>
    <w:rsid w:val="00062AA9"/>
    <w:rsid w:val="000765AF"/>
    <w:rsid w:val="00076914"/>
    <w:rsid w:val="00080E5E"/>
    <w:rsid w:val="00081CC5"/>
    <w:rsid w:val="00090D72"/>
    <w:rsid w:val="000A579D"/>
    <w:rsid w:val="000C6FFF"/>
    <w:rsid w:val="000D42F2"/>
    <w:rsid w:val="000F658E"/>
    <w:rsid w:val="00115B7C"/>
    <w:rsid w:val="00131737"/>
    <w:rsid w:val="001506D1"/>
    <w:rsid w:val="001E1783"/>
    <w:rsid w:val="0021108F"/>
    <w:rsid w:val="00224681"/>
    <w:rsid w:val="00245D87"/>
    <w:rsid w:val="00265E0A"/>
    <w:rsid w:val="00281E22"/>
    <w:rsid w:val="00282C7C"/>
    <w:rsid w:val="00284844"/>
    <w:rsid w:val="00290FDF"/>
    <w:rsid w:val="002B0DAF"/>
    <w:rsid w:val="002D5E1D"/>
    <w:rsid w:val="002F604D"/>
    <w:rsid w:val="002F7C06"/>
    <w:rsid w:val="00307B69"/>
    <w:rsid w:val="003121B6"/>
    <w:rsid w:val="00322E68"/>
    <w:rsid w:val="00382C8C"/>
    <w:rsid w:val="003926E4"/>
    <w:rsid w:val="003B010B"/>
    <w:rsid w:val="003B49B5"/>
    <w:rsid w:val="003F60B6"/>
    <w:rsid w:val="004178CD"/>
    <w:rsid w:val="00420192"/>
    <w:rsid w:val="00424C2D"/>
    <w:rsid w:val="004364D4"/>
    <w:rsid w:val="00451278"/>
    <w:rsid w:val="004672BE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5D4DD5"/>
    <w:rsid w:val="00600480"/>
    <w:rsid w:val="00603224"/>
    <w:rsid w:val="0064711A"/>
    <w:rsid w:val="00670E6C"/>
    <w:rsid w:val="00672E26"/>
    <w:rsid w:val="00674408"/>
    <w:rsid w:val="006C007E"/>
    <w:rsid w:val="006D1A83"/>
    <w:rsid w:val="006F13D5"/>
    <w:rsid w:val="006F529E"/>
    <w:rsid w:val="006F63B8"/>
    <w:rsid w:val="0074149B"/>
    <w:rsid w:val="00746DB5"/>
    <w:rsid w:val="00763904"/>
    <w:rsid w:val="00776DB4"/>
    <w:rsid w:val="00796207"/>
    <w:rsid w:val="00797F8E"/>
    <w:rsid w:val="007B568B"/>
    <w:rsid w:val="007B5A7A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95C73"/>
    <w:rsid w:val="009C52EF"/>
    <w:rsid w:val="009F47E2"/>
    <w:rsid w:val="00A007DF"/>
    <w:rsid w:val="00A15EF0"/>
    <w:rsid w:val="00A246FD"/>
    <w:rsid w:val="00A30C02"/>
    <w:rsid w:val="00A400B5"/>
    <w:rsid w:val="00A65307"/>
    <w:rsid w:val="00A65392"/>
    <w:rsid w:val="00A90ABF"/>
    <w:rsid w:val="00AB0019"/>
    <w:rsid w:val="00AB4993"/>
    <w:rsid w:val="00AD6B7E"/>
    <w:rsid w:val="00AE30B6"/>
    <w:rsid w:val="00AE3C48"/>
    <w:rsid w:val="00AF189C"/>
    <w:rsid w:val="00AF58B4"/>
    <w:rsid w:val="00B10B26"/>
    <w:rsid w:val="00B13DA5"/>
    <w:rsid w:val="00B21D0C"/>
    <w:rsid w:val="00B32866"/>
    <w:rsid w:val="00B33D4F"/>
    <w:rsid w:val="00B46C46"/>
    <w:rsid w:val="00B77E3A"/>
    <w:rsid w:val="00B91790"/>
    <w:rsid w:val="00BA38A1"/>
    <w:rsid w:val="00BC638A"/>
    <w:rsid w:val="00BE32A9"/>
    <w:rsid w:val="00BF1192"/>
    <w:rsid w:val="00C15A08"/>
    <w:rsid w:val="00C81E0C"/>
    <w:rsid w:val="00C87305"/>
    <w:rsid w:val="00C938D5"/>
    <w:rsid w:val="00CE7CCA"/>
    <w:rsid w:val="00CF4354"/>
    <w:rsid w:val="00D35AB2"/>
    <w:rsid w:val="00D378BF"/>
    <w:rsid w:val="00D91DC8"/>
    <w:rsid w:val="00DB5CC3"/>
    <w:rsid w:val="00DC2A6A"/>
    <w:rsid w:val="00E11D7D"/>
    <w:rsid w:val="00E27777"/>
    <w:rsid w:val="00E3225F"/>
    <w:rsid w:val="00E5348B"/>
    <w:rsid w:val="00E67E89"/>
    <w:rsid w:val="00F20C4C"/>
    <w:rsid w:val="00F44605"/>
    <w:rsid w:val="00F4697A"/>
    <w:rsid w:val="00F673B8"/>
    <w:rsid w:val="00F8065C"/>
    <w:rsid w:val="00FC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E6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7E8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7E89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E67E8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67E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67E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E8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B4993"/>
    <w:pPr>
      <w:ind w:firstLineChars="200" w:firstLine="420"/>
    </w:pPr>
  </w:style>
  <w:style w:type="paragraph" w:styleId="NoSpacing">
    <w:name w:val="No Spacing"/>
    <w:uiPriority w:val="99"/>
    <w:qFormat/>
    <w:rsid w:val="002B0DAF"/>
    <w:pPr>
      <w:widowControl w:val="0"/>
      <w:jc w:val="both"/>
    </w:pPr>
  </w:style>
  <w:style w:type="paragraph" w:styleId="BodyText3">
    <w:name w:val="Body Text 3"/>
    <w:basedOn w:val="Normal"/>
    <w:link w:val="BodyText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159</Words>
  <Characters>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附件2：专业技术岗用表</dc:title>
  <dc:subject/>
  <dc:creator>admin</dc:creator>
  <cp:keywords/>
  <dc:description/>
  <cp:lastModifiedBy>User</cp:lastModifiedBy>
  <cp:revision>9</cp:revision>
  <cp:lastPrinted>2016-11-14T06:48:00Z</cp:lastPrinted>
  <dcterms:created xsi:type="dcterms:W3CDTF">2016-11-09T05:59:00Z</dcterms:created>
  <dcterms:modified xsi:type="dcterms:W3CDTF">2016-11-21T05:39:00Z</dcterms:modified>
</cp:coreProperties>
</file>